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DBAD1" w14:textId="6C267CBE" w:rsidR="00A024DC" w:rsidRDefault="002A2C36" w:rsidP="00292E04">
      <w:pPr>
        <w:rPr>
          <w:b/>
          <w:bCs/>
          <w:sz w:val="36"/>
          <w:szCs w:val="28"/>
        </w:rPr>
      </w:pPr>
      <w:bookmarkStart w:id="0" w:name="_Hlk93326152"/>
      <w:r>
        <w:rPr>
          <w:b/>
          <w:bCs/>
          <w:sz w:val="36"/>
          <w:szCs w:val="28"/>
        </w:rPr>
        <w:t xml:space="preserve">Teil </w:t>
      </w:r>
      <w:r w:rsidR="00835E89">
        <w:rPr>
          <w:b/>
          <w:bCs/>
          <w:sz w:val="36"/>
          <w:szCs w:val="28"/>
        </w:rPr>
        <w:t>2</w:t>
      </w:r>
      <w:r>
        <w:rPr>
          <w:b/>
          <w:bCs/>
          <w:sz w:val="36"/>
          <w:szCs w:val="28"/>
        </w:rPr>
        <w:t xml:space="preserve">: </w:t>
      </w:r>
      <w:r w:rsidR="006A1132">
        <w:rPr>
          <w:b/>
          <w:bCs/>
          <w:sz w:val="36"/>
          <w:szCs w:val="28"/>
        </w:rPr>
        <w:t>Angebotsformular</w:t>
      </w:r>
    </w:p>
    <w:p w14:paraId="75724AC2" w14:textId="77777777" w:rsidR="00A024DC" w:rsidRDefault="00A024DC" w:rsidP="00292E04">
      <w:pPr>
        <w:rPr>
          <w:b/>
          <w:bCs/>
          <w:sz w:val="36"/>
          <w:szCs w:val="28"/>
        </w:rPr>
      </w:pPr>
    </w:p>
    <w:p w14:paraId="5A8D416C" w14:textId="39A07B7D" w:rsidR="00802746" w:rsidRDefault="52885A91" w:rsidP="69B8F48B">
      <w:r>
        <w:rPr>
          <w:noProof/>
        </w:rPr>
        <w:drawing>
          <wp:inline distT="0" distB="0" distL="0" distR="0" wp14:anchorId="10B6355C" wp14:editId="4F64D6E2">
            <wp:extent cx="6067810" cy="4550858"/>
            <wp:effectExtent l="0" t="0" r="0" b="0"/>
            <wp:docPr id="20177162" name="Picture 20177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76464" cy="4557349"/>
                    </a:xfrm>
                    <a:prstGeom prst="rect">
                      <a:avLst/>
                    </a:prstGeom>
                  </pic:spPr>
                </pic:pic>
              </a:graphicData>
            </a:graphic>
          </wp:inline>
        </w:drawing>
      </w:r>
    </w:p>
    <w:bookmarkEnd w:id="0"/>
    <w:p w14:paraId="4E938C22" w14:textId="77777777" w:rsidR="000E0D72" w:rsidRDefault="000E0D72" w:rsidP="000E0D72">
      <w:pPr>
        <w:rPr>
          <w:b/>
          <w:bCs/>
          <w:sz w:val="36"/>
          <w:szCs w:val="28"/>
        </w:rPr>
      </w:pPr>
    </w:p>
    <w:p w14:paraId="0D73DA08" w14:textId="77777777" w:rsidR="000E0D72" w:rsidRPr="00671F1E" w:rsidRDefault="000E0D72" w:rsidP="000E0D72">
      <w:pPr>
        <w:rPr>
          <w:b/>
          <w:bCs/>
          <w:i/>
          <w:sz w:val="32"/>
          <w:szCs w:val="32"/>
        </w:rPr>
      </w:pPr>
      <w:r>
        <w:rPr>
          <w:b/>
          <w:bCs/>
          <w:sz w:val="32"/>
          <w:szCs w:val="32"/>
        </w:rPr>
        <w:t>Gemeinde Rüschlikon</w:t>
      </w:r>
    </w:p>
    <w:p w14:paraId="30802B0A" w14:textId="77777777" w:rsidR="000E0D72" w:rsidRPr="00671F1E" w:rsidRDefault="000E0D72" w:rsidP="000E0D72">
      <w:pPr>
        <w:pBdr>
          <w:bottom w:val="single" w:sz="6" w:space="1" w:color="auto"/>
        </w:pBdr>
        <w:tabs>
          <w:tab w:val="left" w:pos="426"/>
          <w:tab w:val="left" w:pos="709"/>
        </w:tabs>
        <w:rPr>
          <w:sz w:val="32"/>
          <w:szCs w:val="32"/>
        </w:rPr>
      </w:pPr>
      <w:r>
        <w:rPr>
          <w:b/>
          <w:sz w:val="32"/>
          <w:szCs w:val="32"/>
        </w:rPr>
        <w:t xml:space="preserve">Ersatzneubau Reservoir </w:t>
      </w:r>
      <w:proofErr w:type="spellStart"/>
      <w:r>
        <w:rPr>
          <w:b/>
          <w:sz w:val="32"/>
          <w:szCs w:val="32"/>
        </w:rPr>
        <w:t>Kopfholz</w:t>
      </w:r>
      <w:proofErr w:type="spellEnd"/>
    </w:p>
    <w:p w14:paraId="3FFFF912" w14:textId="77777777" w:rsidR="000E0D72" w:rsidRDefault="000E0D72" w:rsidP="000E0D72">
      <w:pPr>
        <w:rPr>
          <w:rFonts w:cs="Arial"/>
          <w:b/>
          <w:bCs/>
          <w:szCs w:val="24"/>
        </w:rPr>
      </w:pPr>
      <w:r>
        <w:rPr>
          <w:rFonts w:cs="Arial"/>
          <w:b/>
          <w:bCs/>
          <w:szCs w:val="24"/>
        </w:rPr>
        <w:t>Submission Ingenieurbüro Phase 3 - 5</w:t>
      </w:r>
    </w:p>
    <w:p w14:paraId="5A030A98" w14:textId="77777777" w:rsidR="000E0D72" w:rsidRDefault="000E0D72" w:rsidP="000E0D72">
      <w:pPr>
        <w:rPr>
          <w:rFonts w:cs="Arial"/>
          <w:b/>
          <w:bCs/>
          <w:szCs w:val="24"/>
        </w:rPr>
      </w:pPr>
    </w:p>
    <w:p w14:paraId="41BA4801" w14:textId="77777777" w:rsidR="000E0D72" w:rsidRDefault="000E0D72" w:rsidP="000E0D72">
      <w:pPr>
        <w:spacing w:before="0" w:after="0"/>
        <w:rPr>
          <w:rFonts w:cs="Arial"/>
          <w:b/>
          <w:bCs/>
          <w:szCs w:val="24"/>
        </w:rPr>
      </w:pPr>
      <w:bookmarkStart w:id="1" w:name="_Hlk93326185"/>
    </w:p>
    <w:p w14:paraId="22691F96" w14:textId="77777777" w:rsidR="000E0D72" w:rsidRDefault="000E0D72" w:rsidP="000E0D72">
      <w:pPr>
        <w:spacing w:before="0" w:after="0"/>
        <w:rPr>
          <w:rFonts w:cs="Arial"/>
          <w:b/>
          <w:bCs/>
          <w:szCs w:val="24"/>
        </w:rPr>
      </w:pPr>
    </w:p>
    <w:p w14:paraId="35ED9370" w14:textId="77777777" w:rsidR="000E0D72" w:rsidRDefault="000E0D72" w:rsidP="000E0D72">
      <w:pPr>
        <w:spacing w:before="0" w:after="0"/>
        <w:rPr>
          <w:rFonts w:cs="Arial"/>
          <w:b/>
          <w:bCs/>
          <w:szCs w:val="24"/>
        </w:rPr>
      </w:pPr>
    </w:p>
    <w:p w14:paraId="763DF046" w14:textId="77777777" w:rsidR="000E0D72" w:rsidRDefault="000E0D72" w:rsidP="000E0D72">
      <w:pPr>
        <w:spacing w:before="0" w:after="0"/>
        <w:rPr>
          <w:rFonts w:cs="Arial"/>
          <w:b/>
          <w:bCs/>
          <w:szCs w:val="24"/>
        </w:rPr>
      </w:pPr>
    </w:p>
    <w:p w14:paraId="41379D4C" w14:textId="77777777" w:rsidR="000E0D72" w:rsidRDefault="000E0D72" w:rsidP="000E0D72">
      <w:pPr>
        <w:spacing w:before="0" w:after="0"/>
        <w:rPr>
          <w:rFonts w:cs="Arial"/>
          <w:b/>
          <w:bCs/>
          <w:szCs w:val="24"/>
        </w:rPr>
      </w:pPr>
    </w:p>
    <w:p w14:paraId="0D9A4DCB" w14:textId="77777777" w:rsidR="000E0D72" w:rsidRDefault="000E0D72" w:rsidP="000E0D72">
      <w:pPr>
        <w:spacing w:before="0" w:after="0"/>
        <w:rPr>
          <w:rFonts w:cs="Arial"/>
          <w:b/>
          <w:bCs/>
          <w:szCs w:val="24"/>
        </w:rPr>
      </w:pPr>
    </w:p>
    <w:p w14:paraId="73A72EC6" w14:textId="77777777" w:rsidR="000E0D72" w:rsidRDefault="000E0D72" w:rsidP="000E0D72">
      <w:pPr>
        <w:spacing w:before="0" w:after="0"/>
        <w:rPr>
          <w:rFonts w:cs="Arial"/>
          <w:b/>
          <w:bCs/>
          <w:szCs w:val="24"/>
        </w:rPr>
      </w:pPr>
    </w:p>
    <w:p w14:paraId="6FBA4D73" w14:textId="77777777" w:rsidR="000E0D72" w:rsidRDefault="000E0D72" w:rsidP="000E0D72">
      <w:pPr>
        <w:spacing w:before="0" w:after="0"/>
        <w:rPr>
          <w:rFonts w:cs="Arial"/>
          <w:b/>
          <w:bCs/>
          <w:szCs w:val="24"/>
        </w:rPr>
      </w:pPr>
    </w:p>
    <w:p w14:paraId="593A27CB" w14:textId="77777777" w:rsidR="000E0D72" w:rsidRDefault="000E0D72" w:rsidP="000E0D72">
      <w:pPr>
        <w:spacing w:before="0" w:after="0"/>
        <w:rPr>
          <w:rFonts w:cs="Arial"/>
          <w:b/>
          <w:bCs/>
          <w:szCs w:val="24"/>
        </w:rPr>
      </w:pPr>
    </w:p>
    <w:p w14:paraId="271569B2" w14:textId="77777777" w:rsidR="000E0D72" w:rsidRDefault="000E0D72" w:rsidP="000E0D72">
      <w:pPr>
        <w:spacing w:before="0" w:after="0"/>
        <w:rPr>
          <w:rFonts w:cs="Arial"/>
          <w:b/>
          <w:bCs/>
          <w:szCs w:val="24"/>
        </w:rPr>
      </w:pPr>
    </w:p>
    <w:p w14:paraId="7B84880F" w14:textId="77777777" w:rsidR="000E0D72" w:rsidRDefault="000E0D72" w:rsidP="000E0D72">
      <w:pPr>
        <w:spacing w:before="0" w:after="0"/>
        <w:rPr>
          <w:rFonts w:cs="Arial"/>
          <w:b/>
          <w:bCs/>
          <w:szCs w:val="24"/>
        </w:rPr>
      </w:pPr>
    </w:p>
    <w:bookmarkEnd w:id="1"/>
    <w:p w14:paraId="12A202AC" w14:textId="3D031FE4" w:rsidR="00DB478E" w:rsidRDefault="00545E74">
      <w:pPr>
        <w:spacing w:before="0" w:after="0"/>
        <w:rPr>
          <w:rFonts w:cs="Arial"/>
        </w:rPr>
      </w:pPr>
      <w:r>
        <w:rPr>
          <w:rFonts w:cs="Arial"/>
          <w:b/>
          <w:bCs/>
          <w:szCs w:val="24"/>
        </w:rPr>
        <w:fldChar w:fldCharType="begin"/>
      </w:r>
      <w:r>
        <w:rPr>
          <w:rFonts w:cs="Arial"/>
          <w:b/>
          <w:bCs/>
          <w:szCs w:val="24"/>
        </w:rPr>
        <w:instrText xml:space="preserve"> TIME \@ "d. MMMM yyyy" </w:instrText>
      </w:r>
      <w:r>
        <w:rPr>
          <w:rFonts w:cs="Arial"/>
          <w:b/>
          <w:bCs/>
          <w:szCs w:val="24"/>
        </w:rPr>
        <w:fldChar w:fldCharType="separate"/>
      </w:r>
      <w:r w:rsidR="002706FB">
        <w:rPr>
          <w:rFonts w:cs="Arial"/>
          <w:b/>
          <w:bCs/>
          <w:noProof/>
          <w:szCs w:val="24"/>
        </w:rPr>
        <w:t>26. Februar 2022</w:t>
      </w:r>
      <w:r>
        <w:rPr>
          <w:rFonts w:cs="Arial"/>
          <w:b/>
          <w:bCs/>
          <w:szCs w:val="24"/>
        </w:rPr>
        <w:fldChar w:fldCharType="end"/>
      </w:r>
    </w:p>
    <w:p w14:paraId="6C0830EC" w14:textId="1149ADB8" w:rsidR="00DB478E" w:rsidRDefault="00DB478E">
      <w:pPr>
        <w:spacing w:before="0" w:after="0"/>
        <w:rPr>
          <w:rFonts w:cs="Arial"/>
        </w:rPr>
      </w:pPr>
    </w:p>
    <w:p w14:paraId="5127513C" w14:textId="77777777" w:rsidR="007F5872" w:rsidRDefault="007F5872">
      <w:pPr>
        <w:spacing w:before="0" w:after="0"/>
        <w:rPr>
          <w:rFonts w:cs="Arial"/>
        </w:rPr>
        <w:sectPr w:rsidR="007F5872" w:rsidSect="002A2C36">
          <w:headerReference w:type="default" r:id="rId12"/>
          <w:headerReference w:type="first" r:id="rId13"/>
          <w:pgSz w:w="11907" w:h="16840"/>
          <w:pgMar w:top="1560" w:right="1134" w:bottom="1134" w:left="1134" w:header="0" w:footer="642" w:gutter="0"/>
          <w:paperSrc w:first="4" w:other="4"/>
          <w:cols w:space="720"/>
          <w:docGrid w:linePitch="272"/>
        </w:sectPr>
      </w:pPr>
    </w:p>
    <w:p w14:paraId="529A398B" w14:textId="28BF6235" w:rsidR="00DB478E" w:rsidRDefault="00DB478E">
      <w:pPr>
        <w:spacing w:before="0" w:after="0"/>
        <w:rPr>
          <w:rFonts w:cs="Arial"/>
        </w:rPr>
      </w:pPr>
    </w:p>
    <w:p w14:paraId="11999CB8" w14:textId="355B11C6" w:rsidR="00275F2C" w:rsidRPr="00F07679" w:rsidRDefault="00275F2C" w:rsidP="00275F2C">
      <w:pPr>
        <w:rPr>
          <w:b/>
          <w:bCs/>
          <w:sz w:val="28"/>
          <w:szCs w:val="22"/>
        </w:rPr>
      </w:pPr>
      <w:r w:rsidRPr="00F07679">
        <w:rPr>
          <w:b/>
          <w:bCs/>
          <w:sz w:val="28"/>
          <w:szCs w:val="22"/>
        </w:rPr>
        <w:t>Angebotsunterlagen</w:t>
      </w:r>
    </w:p>
    <w:p w14:paraId="4D1E07C0" w14:textId="77777777" w:rsidR="00275F2C" w:rsidRDefault="00275F2C" w:rsidP="00275F2C">
      <w:pPr>
        <w:spacing w:before="0" w:after="0"/>
        <w:rPr>
          <w:rFonts w:cs="Arial"/>
        </w:rPr>
      </w:pP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835"/>
        <w:gridCol w:w="1843"/>
        <w:gridCol w:w="2801"/>
      </w:tblGrid>
      <w:tr w:rsidR="00275F2C" w:rsidRPr="0090182E" w14:paraId="7DEAA130" w14:textId="77777777" w:rsidTr="000A7841">
        <w:trPr>
          <w:trHeight w:val="397"/>
        </w:trPr>
        <w:tc>
          <w:tcPr>
            <w:tcW w:w="2268" w:type="dxa"/>
            <w:shd w:val="clear" w:color="auto" w:fill="auto"/>
          </w:tcPr>
          <w:p w14:paraId="141C207A" w14:textId="77777777" w:rsidR="00275F2C" w:rsidRPr="00EB7682" w:rsidRDefault="00275F2C" w:rsidP="000A7841">
            <w:pPr>
              <w:pStyle w:val="Text"/>
              <w:spacing w:before="60" w:after="60" w:line="240" w:lineRule="auto"/>
              <w:ind w:left="2"/>
              <w:jc w:val="left"/>
              <w:rPr>
                <w:rStyle w:val="Fett"/>
              </w:rPr>
            </w:pPr>
            <w:r w:rsidRPr="00F07679">
              <w:rPr>
                <w:rStyle w:val="Fett"/>
              </w:rPr>
              <w:t>Projektbezeichnung</w:t>
            </w:r>
          </w:p>
        </w:tc>
        <w:tc>
          <w:tcPr>
            <w:tcW w:w="7479" w:type="dxa"/>
            <w:gridSpan w:val="3"/>
            <w:shd w:val="clear" w:color="auto" w:fill="auto"/>
          </w:tcPr>
          <w:p w14:paraId="1616A5FD" w14:textId="45B27A8B" w:rsidR="00275F2C" w:rsidRPr="0090182E" w:rsidRDefault="00B13BF7" w:rsidP="000A7841">
            <w:pPr>
              <w:pStyle w:val="Text"/>
              <w:spacing w:before="60" w:after="60" w:line="240" w:lineRule="auto"/>
              <w:ind w:left="32"/>
              <w:jc w:val="left"/>
              <w:rPr>
                <w:rStyle w:val="Fett"/>
                <w:b w:val="0"/>
                <w:bCs/>
              </w:rPr>
            </w:pPr>
            <w:r w:rsidRPr="00B13BF7">
              <w:rPr>
                <w:rStyle w:val="Fett"/>
                <w:b w:val="0"/>
                <w:bCs/>
              </w:rPr>
              <w:t xml:space="preserve">Ersatzneubau Reservoir </w:t>
            </w:r>
            <w:proofErr w:type="spellStart"/>
            <w:r w:rsidRPr="00B13BF7">
              <w:rPr>
                <w:rStyle w:val="Fett"/>
                <w:b w:val="0"/>
                <w:bCs/>
              </w:rPr>
              <w:t>Kopfholz</w:t>
            </w:r>
            <w:proofErr w:type="spellEnd"/>
          </w:p>
        </w:tc>
      </w:tr>
      <w:tr w:rsidR="00275F2C" w:rsidRPr="0090182E" w14:paraId="466DDE4C" w14:textId="77777777" w:rsidTr="000A7841">
        <w:trPr>
          <w:trHeight w:val="397"/>
        </w:trPr>
        <w:tc>
          <w:tcPr>
            <w:tcW w:w="2268" w:type="dxa"/>
            <w:shd w:val="clear" w:color="auto" w:fill="auto"/>
          </w:tcPr>
          <w:p w14:paraId="2D36BD2D" w14:textId="77777777" w:rsidR="00275F2C" w:rsidRPr="00EB7682" w:rsidRDefault="00275F2C" w:rsidP="000A7841">
            <w:pPr>
              <w:pStyle w:val="Text"/>
              <w:spacing w:before="60" w:after="60" w:line="240" w:lineRule="auto"/>
              <w:ind w:left="2"/>
              <w:jc w:val="left"/>
              <w:rPr>
                <w:rStyle w:val="Fett"/>
              </w:rPr>
            </w:pPr>
            <w:r>
              <w:rPr>
                <w:rStyle w:val="Fett"/>
              </w:rPr>
              <w:t>Objektstandort</w:t>
            </w:r>
          </w:p>
        </w:tc>
        <w:tc>
          <w:tcPr>
            <w:tcW w:w="7479" w:type="dxa"/>
            <w:gridSpan w:val="3"/>
            <w:shd w:val="clear" w:color="auto" w:fill="auto"/>
          </w:tcPr>
          <w:p w14:paraId="2804423D" w14:textId="7F8CCE93" w:rsidR="00275F2C" w:rsidRDefault="00B13BF7" w:rsidP="000A7841">
            <w:pPr>
              <w:pStyle w:val="Text"/>
              <w:spacing w:before="60" w:after="60" w:line="240" w:lineRule="auto"/>
              <w:ind w:left="32"/>
              <w:jc w:val="left"/>
              <w:rPr>
                <w:rStyle w:val="Fett"/>
                <w:b w:val="0"/>
                <w:bCs/>
              </w:rPr>
            </w:pPr>
            <w:r>
              <w:rPr>
                <w:rFonts w:cs="Calibri"/>
                <w:szCs w:val="20"/>
              </w:rPr>
              <w:t>Rüschlikon</w:t>
            </w:r>
          </w:p>
        </w:tc>
      </w:tr>
      <w:tr w:rsidR="00275F2C" w:rsidRPr="0090182E" w14:paraId="1CD39E34" w14:textId="77777777" w:rsidTr="000A7841">
        <w:trPr>
          <w:trHeight w:val="397"/>
        </w:trPr>
        <w:tc>
          <w:tcPr>
            <w:tcW w:w="2268" w:type="dxa"/>
            <w:shd w:val="clear" w:color="auto" w:fill="auto"/>
          </w:tcPr>
          <w:p w14:paraId="7FF5F607" w14:textId="77777777" w:rsidR="00275F2C" w:rsidRDefault="00275F2C" w:rsidP="000A7841">
            <w:pPr>
              <w:pStyle w:val="Text"/>
              <w:spacing w:before="60" w:after="60" w:line="240" w:lineRule="auto"/>
              <w:ind w:left="2"/>
              <w:jc w:val="left"/>
              <w:rPr>
                <w:rStyle w:val="Fett"/>
              </w:rPr>
            </w:pPr>
            <w:r>
              <w:rPr>
                <w:rStyle w:val="Fett"/>
              </w:rPr>
              <w:t>Verfahrensart</w:t>
            </w:r>
          </w:p>
        </w:tc>
        <w:tc>
          <w:tcPr>
            <w:tcW w:w="7479" w:type="dxa"/>
            <w:gridSpan w:val="3"/>
            <w:shd w:val="clear" w:color="auto" w:fill="auto"/>
          </w:tcPr>
          <w:p w14:paraId="19EC6461" w14:textId="77777777" w:rsidR="00275F2C" w:rsidRDefault="00275F2C" w:rsidP="000A7841">
            <w:pPr>
              <w:pStyle w:val="Text"/>
              <w:spacing w:before="60" w:after="60" w:line="240" w:lineRule="auto"/>
              <w:ind w:left="32"/>
              <w:jc w:val="left"/>
              <w:rPr>
                <w:rStyle w:val="Fett"/>
                <w:b w:val="0"/>
                <w:bCs/>
              </w:rPr>
            </w:pPr>
            <w:r>
              <w:rPr>
                <w:rStyle w:val="Fett"/>
                <w:b w:val="0"/>
                <w:bCs/>
              </w:rPr>
              <w:t>Offenes Verfahren</w:t>
            </w:r>
          </w:p>
        </w:tc>
      </w:tr>
      <w:tr w:rsidR="00275F2C" w:rsidRPr="0090182E" w14:paraId="5BDB6BBF" w14:textId="77777777" w:rsidTr="000A7841">
        <w:trPr>
          <w:trHeight w:val="397"/>
        </w:trPr>
        <w:tc>
          <w:tcPr>
            <w:tcW w:w="2268" w:type="dxa"/>
            <w:shd w:val="clear" w:color="auto" w:fill="auto"/>
          </w:tcPr>
          <w:p w14:paraId="7D68F6DF" w14:textId="77777777" w:rsidR="00275F2C" w:rsidRDefault="00275F2C" w:rsidP="000A7841">
            <w:pPr>
              <w:pStyle w:val="Text"/>
              <w:spacing w:before="60" w:after="60" w:line="240" w:lineRule="auto"/>
              <w:ind w:left="2"/>
              <w:jc w:val="left"/>
              <w:rPr>
                <w:rStyle w:val="Fett"/>
              </w:rPr>
            </w:pPr>
            <w:r>
              <w:rPr>
                <w:rStyle w:val="Fett"/>
              </w:rPr>
              <w:t>Art des Auftrages</w:t>
            </w:r>
          </w:p>
        </w:tc>
        <w:tc>
          <w:tcPr>
            <w:tcW w:w="7479" w:type="dxa"/>
            <w:gridSpan w:val="3"/>
            <w:shd w:val="clear" w:color="auto" w:fill="auto"/>
          </w:tcPr>
          <w:p w14:paraId="3ED3BBE1" w14:textId="77777777" w:rsidR="00275F2C" w:rsidRDefault="00275F2C" w:rsidP="000A7841">
            <w:pPr>
              <w:pStyle w:val="Text"/>
              <w:spacing w:before="60" w:after="60" w:line="240" w:lineRule="auto"/>
              <w:ind w:left="32"/>
              <w:jc w:val="left"/>
              <w:rPr>
                <w:rStyle w:val="Fett"/>
                <w:b w:val="0"/>
                <w:bCs/>
              </w:rPr>
            </w:pPr>
            <w:r>
              <w:rPr>
                <w:rStyle w:val="Fett"/>
                <w:b w:val="0"/>
                <w:bCs/>
              </w:rPr>
              <w:t>Dienstleistungsauftrag</w:t>
            </w:r>
          </w:p>
        </w:tc>
      </w:tr>
      <w:tr w:rsidR="00275F2C" w:rsidRPr="0034064C" w14:paraId="08E2E6C4" w14:textId="77777777" w:rsidTr="000A7841">
        <w:trPr>
          <w:trHeight w:val="397"/>
        </w:trPr>
        <w:tc>
          <w:tcPr>
            <w:tcW w:w="2268" w:type="dxa"/>
          </w:tcPr>
          <w:p w14:paraId="738A061A" w14:textId="77777777" w:rsidR="00275F2C" w:rsidRPr="00EB7682" w:rsidRDefault="00275F2C" w:rsidP="000A7841">
            <w:pPr>
              <w:spacing w:before="60" w:after="60"/>
              <w:rPr>
                <w:b/>
                <w:szCs w:val="20"/>
              </w:rPr>
            </w:pPr>
            <w:r w:rsidRPr="00EB7682">
              <w:rPr>
                <w:b/>
                <w:szCs w:val="20"/>
              </w:rPr>
              <w:t>Auftraggeber</w:t>
            </w:r>
          </w:p>
        </w:tc>
        <w:tc>
          <w:tcPr>
            <w:tcW w:w="7479" w:type="dxa"/>
            <w:gridSpan w:val="3"/>
          </w:tcPr>
          <w:p w14:paraId="58A5F749" w14:textId="77777777" w:rsidR="00275F2C" w:rsidRPr="00275F2C" w:rsidRDefault="00275F2C" w:rsidP="00275F2C">
            <w:pPr>
              <w:spacing w:before="60" w:after="60"/>
              <w:rPr>
                <w:rFonts w:cs="Calibri"/>
                <w:szCs w:val="20"/>
              </w:rPr>
            </w:pPr>
            <w:r w:rsidRPr="00275F2C">
              <w:rPr>
                <w:rFonts w:cs="Calibri"/>
                <w:szCs w:val="20"/>
              </w:rPr>
              <w:t>Gemeinde Rüschlikon</w:t>
            </w:r>
          </w:p>
          <w:p w14:paraId="720C9E88" w14:textId="77777777" w:rsidR="00275F2C" w:rsidRPr="00275F2C" w:rsidRDefault="00275F2C" w:rsidP="00275F2C">
            <w:pPr>
              <w:spacing w:before="60" w:after="60"/>
              <w:rPr>
                <w:rFonts w:cs="Calibri"/>
                <w:szCs w:val="20"/>
              </w:rPr>
            </w:pPr>
            <w:r w:rsidRPr="00275F2C">
              <w:rPr>
                <w:rFonts w:cs="Calibri"/>
                <w:szCs w:val="20"/>
              </w:rPr>
              <w:t>Abteilung Tiefbau/Werke</w:t>
            </w:r>
          </w:p>
          <w:p w14:paraId="486F81BF" w14:textId="77777777" w:rsidR="00275F2C" w:rsidRDefault="00275F2C" w:rsidP="00275F2C">
            <w:pPr>
              <w:spacing w:before="60" w:after="60"/>
              <w:rPr>
                <w:rFonts w:cs="Calibri"/>
                <w:szCs w:val="20"/>
              </w:rPr>
            </w:pPr>
            <w:r w:rsidRPr="00275F2C">
              <w:rPr>
                <w:rFonts w:cs="Calibri"/>
                <w:szCs w:val="20"/>
              </w:rPr>
              <w:t>Pilgerweg 29</w:t>
            </w:r>
          </w:p>
          <w:p w14:paraId="11190BB5" w14:textId="5BFCBF6B" w:rsidR="00275F2C" w:rsidRPr="00654D9B" w:rsidRDefault="00275F2C" w:rsidP="00275F2C">
            <w:pPr>
              <w:spacing w:before="60" w:after="60"/>
              <w:rPr>
                <w:rFonts w:cs="Calibri"/>
                <w:szCs w:val="20"/>
              </w:rPr>
            </w:pPr>
            <w:r>
              <w:rPr>
                <w:rFonts w:cs="Calibri"/>
                <w:szCs w:val="20"/>
              </w:rPr>
              <w:t>8803 Rüschlikon</w:t>
            </w:r>
          </w:p>
        </w:tc>
      </w:tr>
      <w:tr w:rsidR="00275F2C" w:rsidRPr="0034064C" w14:paraId="4D83823D" w14:textId="77777777" w:rsidTr="007C19FF">
        <w:trPr>
          <w:trHeight w:val="221"/>
        </w:trPr>
        <w:tc>
          <w:tcPr>
            <w:tcW w:w="9747" w:type="dxa"/>
            <w:gridSpan w:val="4"/>
          </w:tcPr>
          <w:p w14:paraId="03BB8FAD" w14:textId="77777777" w:rsidR="00275F2C" w:rsidRPr="00654D9B" w:rsidRDefault="00275F2C" w:rsidP="000A7841">
            <w:pPr>
              <w:spacing w:before="60" w:after="60"/>
              <w:rPr>
                <w:rFonts w:cs="Calibri"/>
                <w:szCs w:val="20"/>
              </w:rPr>
            </w:pPr>
          </w:p>
        </w:tc>
      </w:tr>
      <w:tr w:rsidR="00275F2C" w:rsidRPr="0034064C" w14:paraId="291E30F9" w14:textId="77777777" w:rsidTr="000A7841">
        <w:trPr>
          <w:trHeight w:val="397"/>
        </w:trPr>
        <w:tc>
          <w:tcPr>
            <w:tcW w:w="9747" w:type="dxa"/>
            <w:gridSpan w:val="4"/>
          </w:tcPr>
          <w:p w14:paraId="4928464F" w14:textId="77777777" w:rsidR="00275F2C" w:rsidRPr="00654D9B" w:rsidRDefault="00275F2C" w:rsidP="000A7841">
            <w:pPr>
              <w:spacing w:before="60" w:after="60"/>
              <w:rPr>
                <w:rFonts w:cs="Calibri"/>
                <w:szCs w:val="20"/>
              </w:rPr>
            </w:pPr>
            <w:r>
              <w:rPr>
                <w:b/>
                <w:szCs w:val="20"/>
              </w:rPr>
              <w:t>Name und Adresse des Anbieters</w:t>
            </w:r>
          </w:p>
        </w:tc>
      </w:tr>
      <w:tr w:rsidR="00275F2C" w:rsidRPr="0034064C" w14:paraId="7AB2B62C" w14:textId="77777777" w:rsidTr="0069620E">
        <w:trPr>
          <w:trHeight w:val="397"/>
        </w:trPr>
        <w:tc>
          <w:tcPr>
            <w:tcW w:w="2268" w:type="dxa"/>
          </w:tcPr>
          <w:p w14:paraId="064985FF" w14:textId="76BF58FA" w:rsidR="00275F2C" w:rsidRDefault="00975B0E" w:rsidP="000A7841">
            <w:pPr>
              <w:spacing w:before="60" w:after="60"/>
              <w:rPr>
                <w:b/>
                <w:szCs w:val="20"/>
              </w:rPr>
            </w:pPr>
            <w:r>
              <w:rPr>
                <w:b/>
                <w:szCs w:val="20"/>
              </w:rPr>
              <w:t>Anbieter / Firma</w:t>
            </w:r>
            <w:r w:rsidR="00275F2C">
              <w:rPr>
                <w:b/>
                <w:szCs w:val="20"/>
              </w:rPr>
              <w:t>:</w:t>
            </w:r>
          </w:p>
        </w:tc>
        <w:tc>
          <w:tcPr>
            <w:tcW w:w="7479" w:type="dxa"/>
            <w:gridSpan w:val="3"/>
            <w:shd w:val="clear" w:color="auto" w:fill="FFFFCC"/>
          </w:tcPr>
          <w:p w14:paraId="4DA62A54" w14:textId="77777777" w:rsidR="00275F2C" w:rsidRPr="00654D9B" w:rsidRDefault="00275F2C" w:rsidP="000A7841">
            <w:pPr>
              <w:spacing w:before="60" w:after="60"/>
              <w:rPr>
                <w:rFonts w:cs="Calibri"/>
                <w:szCs w:val="20"/>
              </w:rPr>
            </w:pPr>
          </w:p>
        </w:tc>
      </w:tr>
      <w:tr w:rsidR="00275F2C" w:rsidRPr="0034064C" w14:paraId="744B8BAE" w14:textId="77777777" w:rsidTr="000A7841">
        <w:trPr>
          <w:trHeight w:val="397"/>
        </w:trPr>
        <w:tc>
          <w:tcPr>
            <w:tcW w:w="2268" w:type="dxa"/>
          </w:tcPr>
          <w:p w14:paraId="3503B823" w14:textId="77777777" w:rsidR="00275F2C" w:rsidRDefault="00275F2C" w:rsidP="000A7841">
            <w:pPr>
              <w:spacing w:before="60" w:after="60"/>
              <w:rPr>
                <w:b/>
                <w:szCs w:val="20"/>
              </w:rPr>
            </w:pPr>
            <w:r>
              <w:rPr>
                <w:b/>
                <w:szCs w:val="20"/>
              </w:rPr>
              <w:t>Adresse:</w:t>
            </w:r>
          </w:p>
        </w:tc>
        <w:tc>
          <w:tcPr>
            <w:tcW w:w="2835" w:type="dxa"/>
            <w:shd w:val="clear" w:color="auto" w:fill="FFFFCC"/>
          </w:tcPr>
          <w:p w14:paraId="6ABBDDD2" w14:textId="77777777" w:rsidR="00275F2C" w:rsidRPr="00654D9B" w:rsidRDefault="00275F2C" w:rsidP="000A7841">
            <w:pPr>
              <w:spacing w:before="60" w:after="60"/>
              <w:rPr>
                <w:rFonts w:cs="Calibri"/>
                <w:szCs w:val="20"/>
              </w:rPr>
            </w:pPr>
          </w:p>
        </w:tc>
        <w:tc>
          <w:tcPr>
            <w:tcW w:w="1843" w:type="dxa"/>
          </w:tcPr>
          <w:p w14:paraId="4439A997" w14:textId="77777777" w:rsidR="00275F2C" w:rsidRPr="0069620E" w:rsidRDefault="00275F2C" w:rsidP="000A7841">
            <w:pPr>
              <w:spacing w:before="60" w:after="60"/>
              <w:rPr>
                <w:rFonts w:cs="Calibri"/>
                <w:b/>
                <w:bCs/>
                <w:szCs w:val="20"/>
              </w:rPr>
            </w:pPr>
            <w:r w:rsidRPr="0069620E">
              <w:rPr>
                <w:rFonts w:cs="Calibri"/>
                <w:b/>
                <w:bCs/>
                <w:szCs w:val="20"/>
              </w:rPr>
              <w:t>MWST-/UID-Nr.:</w:t>
            </w:r>
          </w:p>
        </w:tc>
        <w:tc>
          <w:tcPr>
            <w:tcW w:w="2801" w:type="dxa"/>
            <w:shd w:val="clear" w:color="auto" w:fill="FFFFCC"/>
          </w:tcPr>
          <w:p w14:paraId="732BD9B3" w14:textId="77777777" w:rsidR="00275F2C" w:rsidRPr="00654D9B" w:rsidRDefault="00275F2C" w:rsidP="000A7841">
            <w:pPr>
              <w:spacing w:before="60" w:after="60"/>
              <w:rPr>
                <w:rFonts w:cs="Calibri"/>
                <w:szCs w:val="20"/>
              </w:rPr>
            </w:pPr>
          </w:p>
        </w:tc>
      </w:tr>
      <w:tr w:rsidR="00275F2C" w:rsidRPr="0034064C" w14:paraId="3A687337" w14:textId="77777777" w:rsidTr="000A7841">
        <w:trPr>
          <w:trHeight w:val="397"/>
        </w:trPr>
        <w:tc>
          <w:tcPr>
            <w:tcW w:w="2268" w:type="dxa"/>
          </w:tcPr>
          <w:p w14:paraId="113A8288" w14:textId="77777777" w:rsidR="00275F2C" w:rsidRDefault="00275F2C" w:rsidP="000A7841">
            <w:pPr>
              <w:spacing w:before="60" w:after="60"/>
              <w:rPr>
                <w:b/>
                <w:szCs w:val="20"/>
              </w:rPr>
            </w:pPr>
            <w:r>
              <w:rPr>
                <w:b/>
                <w:szCs w:val="20"/>
              </w:rPr>
              <w:t>PLZ/Ort:</w:t>
            </w:r>
          </w:p>
        </w:tc>
        <w:tc>
          <w:tcPr>
            <w:tcW w:w="2835" w:type="dxa"/>
            <w:shd w:val="clear" w:color="auto" w:fill="FFFFCC"/>
          </w:tcPr>
          <w:p w14:paraId="0CAE59AD" w14:textId="77777777" w:rsidR="00275F2C" w:rsidRPr="00654D9B" w:rsidRDefault="00275F2C" w:rsidP="000A7841">
            <w:pPr>
              <w:spacing w:before="60" w:after="60"/>
              <w:rPr>
                <w:rFonts w:cs="Calibri"/>
                <w:szCs w:val="20"/>
              </w:rPr>
            </w:pPr>
          </w:p>
        </w:tc>
        <w:tc>
          <w:tcPr>
            <w:tcW w:w="1843" w:type="dxa"/>
          </w:tcPr>
          <w:p w14:paraId="17B2F327" w14:textId="77777777" w:rsidR="00275F2C" w:rsidRPr="0069620E" w:rsidRDefault="00275F2C" w:rsidP="000A7841">
            <w:pPr>
              <w:spacing w:before="60" w:after="60"/>
              <w:rPr>
                <w:rFonts w:cs="Calibri"/>
                <w:b/>
                <w:bCs/>
                <w:szCs w:val="20"/>
              </w:rPr>
            </w:pPr>
            <w:r w:rsidRPr="0069620E">
              <w:rPr>
                <w:rFonts w:cs="Calibri"/>
                <w:b/>
                <w:bCs/>
                <w:szCs w:val="20"/>
              </w:rPr>
              <w:t>Telefon:</w:t>
            </w:r>
          </w:p>
        </w:tc>
        <w:tc>
          <w:tcPr>
            <w:tcW w:w="2801" w:type="dxa"/>
            <w:shd w:val="clear" w:color="auto" w:fill="FFFFCC"/>
          </w:tcPr>
          <w:p w14:paraId="4726E693" w14:textId="77777777" w:rsidR="00275F2C" w:rsidRPr="00654D9B" w:rsidRDefault="00275F2C" w:rsidP="000A7841">
            <w:pPr>
              <w:spacing w:before="60" w:after="60"/>
              <w:rPr>
                <w:rFonts w:cs="Calibri"/>
                <w:szCs w:val="20"/>
              </w:rPr>
            </w:pPr>
          </w:p>
        </w:tc>
      </w:tr>
      <w:tr w:rsidR="00275F2C" w:rsidRPr="0034064C" w14:paraId="790C5371" w14:textId="77777777" w:rsidTr="000A7841">
        <w:trPr>
          <w:trHeight w:val="397"/>
        </w:trPr>
        <w:tc>
          <w:tcPr>
            <w:tcW w:w="2268" w:type="dxa"/>
          </w:tcPr>
          <w:p w14:paraId="5418C857" w14:textId="77777777" w:rsidR="00275F2C" w:rsidRDefault="00275F2C" w:rsidP="000A7841">
            <w:pPr>
              <w:spacing w:before="60" w:after="60"/>
              <w:rPr>
                <w:b/>
                <w:szCs w:val="20"/>
              </w:rPr>
            </w:pPr>
            <w:r>
              <w:rPr>
                <w:b/>
                <w:szCs w:val="20"/>
              </w:rPr>
              <w:t>Kontaktperson:</w:t>
            </w:r>
          </w:p>
        </w:tc>
        <w:tc>
          <w:tcPr>
            <w:tcW w:w="2835" w:type="dxa"/>
            <w:shd w:val="clear" w:color="auto" w:fill="FFFFCC"/>
          </w:tcPr>
          <w:p w14:paraId="55CA96C2" w14:textId="77777777" w:rsidR="00275F2C" w:rsidRPr="00654D9B" w:rsidRDefault="00275F2C" w:rsidP="000A7841">
            <w:pPr>
              <w:spacing w:before="60" w:after="60"/>
              <w:rPr>
                <w:rFonts w:cs="Calibri"/>
                <w:szCs w:val="20"/>
              </w:rPr>
            </w:pPr>
          </w:p>
        </w:tc>
        <w:tc>
          <w:tcPr>
            <w:tcW w:w="1843" w:type="dxa"/>
          </w:tcPr>
          <w:p w14:paraId="5806728E" w14:textId="77777777" w:rsidR="00275F2C" w:rsidRPr="0069620E" w:rsidRDefault="00275F2C" w:rsidP="000A7841">
            <w:pPr>
              <w:spacing w:before="60" w:after="60"/>
              <w:rPr>
                <w:rFonts w:cs="Calibri"/>
                <w:b/>
                <w:bCs/>
                <w:szCs w:val="20"/>
              </w:rPr>
            </w:pPr>
            <w:r w:rsidRPr="0069620E">
              <w:rPr>
                <w:rFonts w:cs="Calibri"/>
                <w:b/>
                <w:bCs/>
                <w:szCs w:val="20"/>
              </w:rPr>
              <w:t>Mobil:</w:t>
            </w:r>
          </w:p>
        </w:tc>
        <w:tc>
          <w:tcPr>
            <w:tcW w:w="2801" w:type="dxa"/>
            <w:shd w:val="clear" w:color="auto" w:fill="FFFFCC"/>
          </w:tcPr>
          <w:p w14:paraId="0A65A8E0" w14:textId="77777777" w:rsidR="00275F2C" w:rsidRPr="00654D9B" w:rsidRDefault="00275F2C" w:rsidP="000A7841">
            <w:pPr>
              <w:spacing w:before="60" w:after="60"/>
              <w:rPr>
                <w:rFonts w:cs="Calibri"/>
                <w:szCs w:val="20"/>
              </w:rPr>
            </w:pPr>
          </w:p>
        </w:tc>
      </w:tr>
      <w:tr w:rsidR="00275F2C" w:rsidRPr="0034064C" w14:paraId="762092BD" w14:textId="77777777" w:rsidTr="000A7841">
        <w:trPr>
          <w:trHeight w:val="397"/>
        </w:trPr>
        <w:tc>
          <w:tcPr>
            <w:tcW w:w="2268" w:type="dxa"/>
          </w:tcPr>
          <w:p w14:paraId="68EA0D7C" w14:textId="5E3F1324" w:rsidR="00275F2C" w:rsidRDefault="00275F2C" w:rsidP="000A7841">
            <w:pPr>
              <w:spacing w:before="60" w:after="60"/>
              <w:rPr>
                <w:b/>
                <w:szCs w:val="20"/>
              </w:rPr>
            </w:pPr>
            <w:r>
              <w:rPr>
                <w:b/>
                <w:szCs w:val="20"/>
              </w:rPr>
              <w:t>E-Mai</w:t>
            </w:r>
            <w:r w:rsidR="0069620E">
              <w:rPr>
                <w:b/>
                <w:szCs w:val="20"/>
              </w:rPr>
              <w:t>l</w:t>
            </w:r>
            <w:r>
              <w:rPr>
                <w:b/>
                <w:szCs w:val="20"/>
              </w:rPr>
              <w:t>:</w:t>
            </w:r>
          </w:p>
        </w:tc>
        <w:tc>
          <w:tcPr>
            <w:tcW w:w="2835" w:type="dxa"/>
            <w:shd w:val="clear" w:color="auto" w:fill="FFFFCC"/>
          </w:tcPr>
          <w:p w14:paraId="76143C90" w14:textId="77777777" w:rsidR="00275F2C" w:rsidRPr="00654D9B" w:rsidRDefault="00275F2C" w:rsidP="000A7841">
            <w:pPr>
              <w:spacing w:before="60" w:after="60"/>
              <w:rPr>
                <w:rFonts w:cs="Calibri"/>
                <w:szCs w:val="20"/>
              </w:rPr>
            </w:pPr>
          </w:p>
        </w:tc>
        <w:tc>
          <w:tcPr>
            <w:tcW w:w="1843" w:type="dxa"/>
          </w:tcPr>
          <w:p w14:paraId="01645D72" w14:textId="77777777" w:rsidR="00275F2C" w:rsidRPr="00654D9B" w:rsidRDefault="00275F2C" w:rsidP="000A7841">
            <w:pPr>
              <w:spacing w:before="60" w:after="60"/>
              <w:rPr>
                <w:rFonts w:cs="Calibri"/>
                <w:szCs w:val="20"/>
              </w:rPr>
            </w:pPr>
          </w:p>
        </w:tc>
        <w:tc>
          <w:tcPr>
            <w:tcW w:w="2801" w:type="dxa"/>
          </w:tcPr>
          <w:p w14:paraId="02619F15" w14:textId="77777777" w:rsidR="00275F2C" w:rsidRPr="00654D9B" w:rsidRDefault="00275F2C" w:rsidP="000A7841">
            <w:pPr>
              <w:spacing w:before="60" w:after="60"/>
              <w:rPr>
                <w:rFonts w:cs="Calibri"/>
                <w:szCs w:val="20"/>
              </w:rPr>
            </w:pPr>
          </w:p>
        </w:tc>
      </w:tr>
    </w:tbl>
    <w:p w14:paraId="5AAA4525" w14:textId="77777777" w:rsidR="00275F2C" w:rsidRDefault="00275F2C" w:rsidP="00275F2C">
      <w:pPr>
        <w:spacing w:before="0" w:after="0"/>
        <w:rPr>
          <w:rFonts w:cs="Arial"/>
        </w:rPr>
      </w:pPr>
    </w:p>
    <w:p w14:paraId="512B7DEC" w14:textId="77777777" w:rsidR="00275F2C" w:rsidRDefault="00275F2C" w:rsidP="00275F2C">
      <w:pPr>
        <w:spacing w:line="276" w:lineRule="auto"/>
        <w:jc w:val="both"/>
      </w:pPr>
      <w:r w:rsidRPr="00F508E1">
        <w:t>Diese Angebotsunterlagen sind vollständig ausgefüllt und nachstehend unterzeichnet innert Frist dem Auftraggeber zuzustellen. Abänderungen der vom Auftraggeber vorgegebenen Texte/Unterlagen sind nicht zulässig; entsprechende Angebote können vom Vergabeverfahren ausgeschlossen werden.</w:t>
      </w:r>
    </w:p>
    <w:p w14:paraId="0C8AACA4" w14:textId="77777777" w:rsidR="00275F2C" w:rsidRDefault="00275F2C" w:rsidP="00275F2C">
      <w:pPr>
        <w:spacing w:before="0" w:after="0"/>
        <w:rPr>
          <w:rFonts w:cs="Arial"/>
        </w:rPr>
      </w:pPr>
    </w:p>
    <w:tbl>
      <w:tblPr>
        <w:tblStyle w:val="Tabellenraster"/>
        <w:tblW w:w="978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850"/>
        <w:gridCol w:w="4678"/>
      </w:tblGrid>
      <w:tr w:rsidR="00274BAA" w:rsidRPr="0034064C" w14:paraId="7323FE1D" w14:textId="77777777" w:rsidTr="00C20927">
        <w:trPr>
          <w:trHeight w:val="454"/>
        </w:trPr>
        <w:tc>
          <w:tcPr>
            <w:tcW w:w="4253" w:type="dxa"/>
            <w:vAlign w:val="center"/>
          </w:tcPr>
          <w:p w14:paraId="3F0DC441" w14:textId="1A3BA8E2" w:rsidR="00274BAA" w:rsidRDefault="00274BAA" w:rsidP="000A7841">
            <w:pPr>
              <w:spacing w:before="60" w:after="60"/>
              <w:rPr>
                <w:b/>
                <w:szCs w:val="20"/>
              </w:rPr>
            </w:pPr>
            <w:r>
              <w:rPr>
                <w:b/>
                <w:szCs w:val="20"/>
              </w:rPr>
              <w:t>Summe Gesamthonorar</w:t>
            </w:r>
          </w:p>
        </w:tc>
        <w:tc>
          <w:tcPr>
            <w:tcW w:w="850" w:type="dxa"/>
            <w:shd w:val="clear" w:color="auto" w:fill="auto"/>
            <w:vAlign w:val="center"/>
          </w:tcPr>
          <w:p w14:paraId="0E2EBFB1" w14:textId="4A223A4F" w:rsidR="00274BAA" w:rsidRPr="00654D9B" w:rsidRDefault="00274BAA" w:rsidP="000A7841">
            <w:pPr>
              <w:spacing w:before="60" w:after="60"/>
              <w:rPr>
                <w:rFonts w:cs="Calibri"/>
                <w:szCs w:val="20"/>
              </w:rPr>
            </w:pPr>
            <w:r>
              <w:rPr>
                <w:rFonts w:cs="Calibri"/>
                <w:szCs w:val="20"/>
              </w:rPr>
              <w:t>CHF</w:t>
            </w:r>
          </w:p>
        </w:tc>
        <w:tc>
          <w:tcPr>
            <w:tcW w:w="4678" w:type="dxa"/>
            <w:vAlign w:val="center"/>
          </w:tcPr>
          <w:p w14:paraId="327CA71E" w14:textId="6E64E3AF" w:rsidR="00274BAA" w:rsidRPr="00654D9B" w:rsidRDefault="00274BAA" w:rsidP="000A7841">
            <w:pPr>
              <w:spacing w:before="60" w:after="60"/>
              <w:rPr>
                <w:rFonts w:cs="Calibri"/>
                <w:szCs w:val="20"/>
              </w:rPr>
            </w:pPr>
          </w:p>
        </w:tc>
      </w:tr>
      <w:tr w:rsidR="00274BAA" w:rsidRPr="0034064C" w14:paraId="7C0D1741" w14:textId="77777777" w:rsidTr="00C20927">
        <w:trPr>
          <w:trHeight w:val="454"/>
        </w:trPr>
        <w:tc>
          <w:tcPr>
            <w:tcW w:w="4253" w:type="dxa"/>
            <w:vAlign w:val="center"/>
          </w:tcPr>
          <w:p w14:paraId="4964CE60" w14:textId="10AC1346" w:rsidR="00274BAA" w:rsidRDefault="007C19FF" w:rsidP="000A7841">
            <w:pPr>
              <w:spacing w:before="60" w:after="60"/>
              <w:rPr>
                <w:b/>
                <w:szCs w:val="20"/>
              </w:rPr>
            </w:pPr>
            <w:r>
              <w:rPr>
                <w:b/>
                <w:szCs w:val="20"/>
              </w:rPr>
              <w:t>Summe Nebenkosten</w:t>
            </w:r>
          </w:p>
        </w:tc>
        <w:tc>
          <w:tcPr>
            <w:tcW w:w="850" w:type="dxa"/>
            <w:shd w:val="clear" w:color="auto" w:fill="auto"/>
            <w:vAlign w:val="center"/>
          </w:tcPr>
          <w:p w14:paraId="3B4E0AB3" w14:textId="6C5AB1D3" w:rsidR="00274BAA" w:rsidRPr="00654D9B" w:rsidRDefault="00274BAA" w:rsidP="000A7841">
            <w:pPr>
              <w:spacing w:before="60" w:after="60"/>
              <w:rPr>
                <w:rFonts w:cs="Calibri"/>
                <w:szCs w:val="20"/>
              </w:rPr>
            </w:pPr>
            <w:r>
              <w:rPr>
                <w:rFonts w:cs="Calibri"/>
                <w:szCs w:val="20"/>
              </w:rPr>
              <w:t>CHF</w:t>
            </w:r>
          </w:p>
        </w:tc>
        <w:tc>
          <w:tcPr>
            <w:tcW w:w="4678" w:type="dxa"/>
            <w:vAlign w:val="center"/>
          </w:tcPr>
          <w:p w14:paraId="3BFD35FE" w14:textId="06A000FB" w:rsidR="00274BAA" w:rsidRDefault="00274BAA" w:rsidP="000A7841">
            <w:pPr>
              <w:spacing w:before="60" w:after="60"/>
              <w:rPr>
                <w:rFonts w:cs="Calibri"/>
                <w:szCs w:val="20"/>
              </w:rPr>
            </w:pPr>
          </w:p>
        </w:tc>
      </w:tr>
      <w:tr w:rsidR="00274BAA" w:rsidRPr="0034064C" w14:paraId="174D6D8E" w14:textId="77777777" w:rsidTr="00C20927">
        <w:trPr>
          <w:trHeight w:val="454"/>
        </w:trPr>
        <w:tc>
          <w:tcPr>
            <w:tcW w:w="4253" w:type="dxa"/>
            <w:vAlign w:val="center"/>
          </w:tcPr>
          <w:p w14:paraId="7895EFB2" w14:textId="1F76281B" w:rsidR="00274BAA" w:rsidRDefault="007C19FF" w:rsidP="000A7841">
            <w:pPr>
              <w:spacing w:before="60" w:after="60"/>
              <w:rPr>
                <w:b/>
                <w:szCs w:val="20"/>
              </w:rPr>
            </w:pPr>
            <w:r>
              <w:rPr>
                <w:b/>
                <w:szCs w:val="20"/>
              </w:rPr>
              <w:t>Netto</w:t>
            </w:r>
          </w:p>
        </w:tc>
        <w:tc>
          <w:tcPr>
            <w:tcW w:w="850" w:type="dxa"/>
            <w:shd w:val="clear" w:color="auto" w:fill="auto"/>
            <w:vAlign w:val="center"/>
          </w:tcPr>
          <w:p w14:paraId="2B198710" w14:textId="1CC568A1" w:rsidR="00274BAA" w:rsidRPr="00654D9B" w:rsidRDefault="007C19FF" w:rsidP="000A7841">
            <w:pPr>
              <w:spacing w:before="60" w:after="60"/>
              <w:rPr>
                <w:rFonts w:cs="Calibri"/>
                <w:szCs w:val="20"/>
              </w:rPr>
            </w:pPr>
            <w:r>
              <w:rPr>
                <w:rFonts w:cs="Calibri"/>
                <w:szCs w:val="20"/>
              </w:rPr>
              <w:t>CHF</w:t>
            </w:r>
          </w:p>
        </w:tc>
        <w:tc>
          <w:tcPr>
            <w:tcW w:w="4678" w:type="dxa"/>
            <w:vAlign w:val="center"/>
          </w:tcPr>
          <w:p w14:paraId="0D5F2CFC" w14:textId="1C6202AA" w:rsidR="00274BAA" w:rsidRDefault="00274BAA" w:rsidP="000A7841">
            <w:pPr>
              <w:spacing w:before="60" w:after="60"/>
              <w:rPr>
                <w:rFonts w:cs="Calibri"/>
                <w:szCs w:val="20"/>
              </w:rPr>
            </w:pPr>
          </w:p>
        </w:tc>
      </w:tr>
      <w:tr w:rsidR="00274BAA" w:rsidRPr="0034064C" w14:paraId="6917AACD" w14:textId="77777777" w:rsidTr="00C20927">
        <w:trPr>
          <w:trHeight w:val="454"/>
        </w:trPr>
        <w:tc>
          <w:tcPr>
            <w:tcW w:w="4253" w:type="dxa"/>
            <w:vAlign w:val="center"/>
          </w:tcPr>
          <w:p w14:paraId="608D9497" w14:textId="79F94378" w:rsidR="00274BAA" w:rsidRDefault="007C19FF" w:rsidP="000A7841">
            <w:pPr>
              <w:spacing w:before="60" w:after="60"/>
              <w:rPr>
                <w:b/>
                <w:szCs w:val="20"/>
              </w:rPr>
            </w:pPr>
            <w:r>
              <w:rPr>
                <w:b/>
                <w:szCs w:val="20"/>
              </w:rPr>
              <w:t>MwSt. 7.7%</w:t>
            </w:r>
          </w:p>
        </w:tc>
        <w:tc>
          <w:tcPr>
            <w:tcW w:w="850" w:type="dxa"/>
            <w:shd w:val="clear" w:color="auto" w:fill="auto"/>
            <w:vAlign w:val="center"/>
          </w:tcPr>
          <w:p w14:paraId="328A4151" w14:textId="70495EAB" w:rsidR="00274BAA" w:rsidRPr="00654D9B" w:rsidRDefault="007C19FF" w:rsidP="000A7841">
            <w:pPr>
              <w:spacing w:before="60" w:after="60"/>
              <w:rPr>
                <w:rFonts w:cs="Calibri"/>
                <w:szCs w:val="20"/>
              </w:rPr>
            </w:pPr>
            <w:r>
              <w:rPr>
                <w:rFonts w:cs="Calibri"/>
                <w:szCs w:val="20"/>
              </w:rPr>
              <w:t>CHF</w:t>
            </w:r>
          </w:p>
        </w:tc>
        <w:tc>
          <w:tcPr>
            <w:tcW w:w="4678" w:type="dxa"/>
            <w:vAlign w:val="center"/>
          </w:tcPr>
          <w:p w14:paraId="7CF89FCE" w14:textId="34407FF5" w:rsidR="00274BAA" w:rsidRDefault="00274BAA" w:rsidP="000A7841">
            <w:pPr>
              <w:spacing w:before="60" w:after="60"/>
              <w:rPr>
                <w:rFonts w:cs="Calibri"/>
                <w:szCs w:val="20"/>
              </w:rPr>
            </w:pPr>
          </w:p>
        </w:tc>
      </w:tr>
      <w:tr w:rsidR="007C19FF" w:rsidRPr="0034064C" w14:paraId="6593F3FC" w14:textId="77777777" w:rsidTr="00C20927">
        <w:trPr>
          <w:trHeight w:val="454"/>
        </w:trPr>
        <w:tc>
          <w:tcPr>
            <w:tcW w:w="4253" w:type="dxa"/>
            <w:vAlign w:val="center"/>
          </w:tcPr>
          <w:p w14:paraId="6346803C" w14:textId="5D38F8D2" w:rsidR="007C19FF" w:rsidRDefault="007C19FF" w:rsidP="000A7841">
            <w:pPr>
              <w:spacing w:before="60" w:after="60"/>
              <w:rPr>
                <w:b/>
                <w:szCs w:val="20"/>
              </w:rPr>
            </w:pPr>
            <w:r>
              <w:rPr>
                <w:b/>
                <w:szCs w:val="20"/>
              </w:rPr>
              <w:t>Angebot, inkl. MWST</w:t>
            </w:r>
          </w:p>
        </w:tc>
        <w:tc>
          <w:tcPr>
            <w:tcW w:w="850" w:type="dxa"/>
            <w:shd w:val="clear" w:color="auto" w:fill="auto"/>
            <w:vAlign w:val="center"/>
          </w:tcPr>
          <w:p w14:paraId="22B261D4" w14:textId="0B048F25" w:rsidR="007C19FF" w:rsidRDefault="007C19FF" w:rsidP="000A7841">
            <w:pPr>
              <w:spacing w:before="60" w:after="60"/>
              <w:rPr>
                <w:rFonts w:cs="Calibri"/>
                <w:szCs w:val="20"/>
              </w:rPr>
            </w:pPr>
            <w:r>
              <w:rPr>
                <w:rFonts w:cs="Calibri"/>
                <w:szCs w:val="20"/>
              </w:rPr>
              <w:t>CHF</w:t>
            </w:r>
          </w:p>
        </w:tc>
        <w:tc>
          <w:tcPr>
            <w:tcW w:w="4678" w:type="dxa"/>
            <w:vAlign w:val="center"/>
          </w:tcPr>
          <w:p w14:paraId="305FC84D" w14:textId="77777777" w:rsidR="007C19FF" w:rsidRDefault="007C19FF" w:rsidP="000A7841">
            <w:pPr>
              <w:spacing w:before="60" w:after="60"/>
              <w:rPr>
                <w:rFonts w:cs="Calibri"/>
                <w:szCs w:val="20"/>
              </w:rPr>
            </w:pPr>
          </w:p>
        </w:tc>
      </w:tr>
    </w:tbl>
    <w:p w14:paraId="4BF3CCC2" w14:textId="77777777" w:rsidR="00275F2C" w:rsidRDefault="00275F2C" w:rsidP="00275F2C">
      <w:pPr>
        <w:spacing w:before="0" w:after="0"/>
        <w:rPr>
          <w:rFonts w:cs="Arial"/>
        </w:rPr>
      </w:pPr>
    </w:p>
    <w:p w14:paraId="6302FD26" w14:textId="744C21F5" w:rsidR="00275F2C" w:rsidRPr="005B4E5E" w:rsidRDefault="00275F2C" w:rsidP="00275F2C">
      <w:pPr>
        <w:rPr>
          <w:b/>
          <w:bCs/>
          <w:sz w:val="24"/>
          <w:szCs w:val="24"/>
        </w:rPr>
      </w:pPr>
      <w:r w:rsidRPr="005B4E5E">
        <w:rPr>
          <w:b/>
          <w:bCs/>
          <w:sz w:val="24"/>
          <w:szCs w:val="24"/>
        </w:rPr>
        <w:t>Unterschrift Anbieter</w:t>
      </w:r>
    </w:p>
    <w:p w14:paraId="04B6905F" w14:textId="77777777" w:rsidR="00275F2C" w:rsidRDefault="00275F2C" w:rsidP="00275F2C"/>
    <w:tbl>
      <w:tblPr>
        <w:tblStyle w:val="Tabellenraster"/>
        <w:tblW w:w="978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5528"/>
      </w:tblGrid>
      <w:tr w:rsidR="00275F2C" w:rsidRPr="00A45DB7" w14:paraId="1D2955EC" w14:textId="77777777" w:rsidTr="00C20927">
        <w:trPr>
          <w:trHeight w:val="340"/>
        </w:trPr>
        <w:tc>
          <w:tcPr>
            <w:tcW w:w="4253" w:type="dxa"/>
            <w:vAlign w:val="center"/>
          </w:tcPr>
          <w:p w14:paraId="6ACD3FC3" w14:textId="21D1683B" w:rsidR="00275F2C" w:rsidRPr="00A45DB7" w:rsidRDefault="00275F2C" w:rsidP="000A7841">
            <w:pPr>
              <w:spacing w:before="60" w:after="60"/>
            </w:pPr>
            <w:r>
              <w:t>Ort</w:t>
            </w:r>
            <w:r w:rsidR="006550D3">
              <w:t xml:space="preserve"> / </w:t>
            </w:r>
            <w:r>
              <w:t>Datum</w:t>
            </w:r>
          </w:p>
        </w:tc>
        <w:tc>
          <w:tcPr>
            <w:tcW w:w="5528" w:type="dxa"/>
            <w:shd w:val="clear" w:color="auto" w:fill="FFFFCC"/>
            <w:vAlign w:val="center"/>
          </w:tcPr>
          <w:p w14:paraId="5F13FEF8" w14:textId="77777777" w:rsidR="00275F2C" w:rsidRPr="00A45DB7" w:rsidRDefault="00275F2C" w:rsidP="000A7841">
            <w:pPr>
              <w:spacing w:before="60" w:after="60"/>
            </w:pPr>
          </w:p>
        </w:tc>
      </w:tr>
      <w:tr w:rsidR="006550D3" w:rsidRPr="00A45DB7" w14:paraId="546BEA12" w14:textId="77777777" w:rsidTr="006550D3">
        <w:trPr>
          <w:trHeight w:val="1213"/>
        </w:trPr>
        <w:tc>
          <w:tcPr>
            <w:tcW w:w="4253" w:type="dxa"/>
            <w:vAlign w:val="center"/>
          </w:tcPr>
          <w:p w14:paraId="58A17807" w14:textId="312F27EC" w:rsidR="006550D3" w:rsidRDefault="006550D3" w:rsidP="000A7841">
            <w:pPr>
              <w:spacing w:before="60" w:after="60"/>
            </w:pPr>
            <w:r>
              <w:t>Stempel / Unterschrift</w:t>
            </w:r>
          </w:p>
        </w:tc>
        <w:tc>
          <w:tcPr>
            <w:tcW w:w="5528" w:type="dxa"/>
            <w:shd w:val="clear" w:color="auto" w:fill="FFFFCC"/>
            <w:vAlign w:val="center"/>
          </w:tcPr>
          <w:p w14:paraId="45868367" w14:textId="77777777" w:rsidR="006550D3" w:rsidRPr="00A45DB7" w:rsidRDefault="006550D3" w:rsidP="000A7841">
            <w:pPr>
              <w:spacing w:before="60" w:after="60"/>
            </w:pPr>
          </w:p>
        </w:tc>
      </w:tr>
    </w:tbl>
    <w:p w14:paraId="4DAF6EDC" w14:textId="0626AA32" w:rsidR="00275F2C" w:rsidRDefault="00275F2C" w:rsidP="00275F2C"/>
    <w:p w14:paraId="5141A2C1" w14:textId="5E892614" w:rsidR="006A1132" w:rsidRPr="00BE3201" w:rsidRDefault="00E06A0D" w:rsidP="00BE3201">
      <w:pPr>
        <w:pStyle w:val="1"/>
        <w:numPr>
          <w:ilvl w:val="0"/>
          <w:numId w:val="0"/>
        </w:numPr>
      </w:pPr>
      <w:r w:rsidRPr="00E06A0D">
        <w:lastRenderedPageBreak/>
        <w:t>Erläuterungen zu den Angebotsunterlagen</w:t>
      </w:r>
    </w:p>
    <w:p w14:paraId="4E86C4C7" w14:textId="1E2FE214" w:rsidR="00380895" w:rsidRDefault="00380895" w:rsidP="00380895"/>
    <w:p w14:paraId="06645603" w14:textId="77777777" w:rsidR="00153C9C" w:rsidRPr="00153C9C" w:rsidRDefault="00153C9C" w:rsidP="00380895">
      <w:pPr>
        <w:rPr>
          <w:b/>
          <w:bCs/>
        </w:rPr>
      </w:pPr>
      <w:r w:rsidRPr="00153C9C">
        <w:rPr>
          <w:b/>
          <w:bCs/>
        </w:rPr>
        <w:t>Verwendung der Formulare in den Angebotsunterlagen</w:t>
      </w:r>
    </w:p>
    <w:p w14:paraId="37A6FBAA" w14:textId="0EEBC800" w:rsidR="00380895" w:rsidRDefault="00380895" w:rsidP="00942896">
      <w:pPr>
        <w:jc w:val="both"/>
      </w:pPr>
      <w:r>
        <w:t>Die Formulare stehen als Worddokumente zur Verfügung. Im Sinne einer einfachen Bearbeitung sind die Dateien nicht geschützt.</w:t>
      </w:r>
    </w:p>
    <w:p w14:paraId="1C117543" w14:textId="0ECAC8C6" w:rsidR="00380895" w:rsidRPr="00377E6C" w:rsidRDefault="00E3186B" w:rsidP="00942896">
      <w:pPr>
        <w:pStyle w:val="Aufzhlung"/>
        <w:jc w:val="both"/>
        <w:rPr>
          <w:b/>
          <w:bCs w:val="0"/>
          <w:u w:val="single"/>
        </w:rPr>
      </w:pPr>
      <w:r w:rsidRPr="00E3186B">
        <w:t xml:space="preserve">Die Anbieter haben die </w:t>
      </w:r>
      <w:r w:rsidRPr="00377E6C">
        <w:rPr>
          <w:b/>
          <w:bCs w:val="0"/>
          <w:u w:val="single"/>
        </w:rPr>
        <w:t>Fusszeile jeweils anzupassen</w:t>
      </w:r>
    </w:p>
    <w:p w14:paraId="64CC5046" w14:textId="2509F226" w:rsidR="00380895" w:rsidRDefault="00380895" w:rsidP="00942896">
      <w:pPr>
        <w:pStyle w:val="Aufzhlung"/>
        <w:jc w:val="both"/>
      </w:pPr>
      <w:r>
        <w:t>Alle gelb hinterlegten Felder sind Eingabefelder für den Anbieter</w:t>
      </w:r>
    </w:p>
    <w:p w14:paraId="5AEC6526" w14:textId="0ECE981A" w:rsidR="00E3186B" w:rsidRDefault="00380895" w:rsidP="00942896">
      <w:pPr>
        <w:pStyle w:val="Aufzhlung"/>
        <w:jc w:val="both"/>
      </w:pPr>
      <w:r>
        <w:t>Es werden ausschliesslich die vom Auftraggeber vorgegebenen Formulare für die Beurteilung der</w:t>
      </w:r>
      <w:r w:rsidR="00E3186B">
        <w:t xml:space="preserve"> </w:t>
      </w:r>
      <w:r>
        <w:t>Eignung und der Bewertung der Zuschlagskriterien verwendet. Sofern nicht ausdrücklich</w:t>
      </w:r>
      <w:r w:rsidR="00E3186B">
        <w:t xml:space="preserve"> </w:t>
      </w:r>
      <w:r>
        <w:t>aufgeführt, werden keine weiteren Unterlagen in die Bewertung einbezogen.</w:t>
      </w:r>
    </w:p>
    <w:p w14:paraId="26ADDC9D" w14:textId="2C779151" w:rsidR="007F3E54" w:rsidRDefault="007F3E54" w:rsidP="00942896">
      <w:pPr>
        <w:pStyle w:val="Aufzhlung"/>
        <w:jc w:val="both"/>
      </w:pPr>
      <w:r>
        <w:t xml:space="preserve">Der </w:t>
      </w:r>
      <w:r w:rsidRPr="007F3E54">
        <w:t>Lebenslauf der Schlüsselpersonen</w:t>
      </w:r>
      <w:r>
        <w:t xml:space="preserve"> ist einzureichen.</w:t>
      </w:r>
    </w:p>
    <w:p w14:paraId="5941B2F4" w14:textId="77777777" w:rsidR="00E3186B" w:rsidRDefault="00380895" w:rsidP="00942896">
      <w:pPr>
        <w:pStyle w:val="Aufzhlung"/>
        <w:jc w:val="both"/>
      </w:pPr>
      <w:r>
        <w:t>Abänderung der Dokumentvorlagen (inhaltlich wie Formatierung) können zum Ausschluss im</w:t>
      </w:r>
      <w:r w:rsidR="00E3186B">
        <w:t xml:space="preserve"> </w:t>
      </w:r>
      <w:r>
        <w:t>Rahmen der formellen Prüfung führen.</w:t>
      </w:r>
    </w:p>
    <w:p w14:paraId="2E00CAA5" w14:textId="0AEA8895" w:rsidR="00380895" w:rsidRDefault="00380895" w:rsidP="00942896">
      <w:pPr>
        <w:pStyle w:val="Aufzhlung"/>
        <w:jc w:val="both"/>
      </w:pPr>
      <w:r>
        <w:t>Sämtliche Formulare sind mit Arial 1</w:t>
      </w:r>
      <w:r w:rsidR="00E3186B">
        <w:t>0</w:t>
      </w:r>
      <w:r>
        <w:t xml:space="preserve"> Zeilenabstand 1.15 auszufüllen.</w:t>
      </w:r>
    </w:p>
    <w:p w14:paraId="62867898" w14:textId="4E7B998A" w:rsidR="00580F23" w:rsidRDefault="00580F23" w:rsidP="00580F23">
      <w:pPr>
        <w:pStyle w:val="Aufzhlung"/>
        <w:numPr>
          <w:ilvl w:val="0"/>
          <w:numId w:val="0"/>
        </w:numPr>
        <w:ind w:left="851" w:hanging="284"/>
      </w:pPr>
    </w:p>
    <w:p w14:paraId="76BE29C8" w14:textId="4D44F1BA" w:rsidR="00580F23" w:rsidRDefault="00580F23" w:rsidP="00580F23">
      <w:pPr>
        <w:rPr>
          <w:b/>
          <w:bCs/>
        </w:rPr>
      </w:pPr>
      <w:r w:rsidRPr="00580F23">
        <w:rPr>
          <w:b/>
          <w:bCs/>
        </w:rPr>
        <w:t>Einreichung des vollständigen Angebots</w:t>
      </w:r>
    </w:p>
    <w:p w14:paraId="68FA3805" w14:textId="195DBD44" w:rsidR="00942896" w:rsidRDefault="00942896" w:rsidP="00580F23">
      <w:pPr>
        <w:rPr>
          <w:b/>
          <w:bCs/>
        </w:rPr>
      </w:pPr>
    </w:p>
    <w:p w14:paraId="3C328CCE" w14:textId="567FAA0E" w:rsidR="00942896" w:rsidRDefault="00942896" w:rsidP="00942896">
      <w:pPr>
        <w:jc w:val="both"/>
      </w:pPr>
      <w:r w:rsidRPr="00942896">
        <w:t xml:space="preserve">Das Angebot mit sämtlichen Formularen und der vom Anbietenden ergänzte Vertragsentwurf sind in Papierform in </w:t>
      </w:r>
      <w:r>
        <w:t>einfacher</w:t>
      </w:r>
      <w:r w:rsidRPr="00942896">
        <w:t xml:space="preserve"> Ausführung unterzeichnet und elektronisch auf einer CD oder einem Stick einzureichen. Das Dateiformat darf nicht verändert werden. Im Falle von Widersprüchen geht die unterzeichnete Papierfassung der elektronischen Fassung des Angebotes vor.</w:t>
      </w:r>
    </w:p>
    <w:p w14:paraId="7AABB705" w14:textId="54721CF5" w:rsidR="005812E7" w:rsidRDefault="005812E7" w:rsidP="00942896">
      <w:pPr>
        <w:jc w:val="both"/>
      </w:pPr>
    </w:p>
    <w:p w14:paraId="3DCF89B8" w14:textId="77777777" w:rsidR="00663624" w:rsidRPr="00BE3201" w:rsidRDefault="00663624" w:rsidP="00BE3201">
      <w:pPr>
        <w:pStyle w:val="1"/>
        <w:numPr>
          <w:ilvl w:val="0"/>
          <w:numId w:val="0"/>
        </w:numPr>
      </w:pPr>
      <w:bookmarkStart w:id="2" w:name="_Toc94254028"/>
      <w:bookmarkStart w:id="3" w:name="_Toc94513851"/>
      <w:r w:rsidRPr="00BE3201">
        <w:lastRenderedPageBreak/>
        <w:t>E.1: Wirtschaftliche- und finanzielle Leistungsfähigkeit</w:t>
      </w:r>
      <w:bookmarkEnd w:id="2"/>
      <w:bookmarkEnd w:id="3"/>
    </w:p>
    <w:p w14:paraId="5DE31A61" w14:textId="77777777" w:rsidR="00663624" w:rsidRDefault="00663624" w:rsidP="00BE3201">
      <w:pPr>
        <w:pStyle w:val="2"/>
        <w:numPr>
          <w:ilvl w:val="0"/>
          <w:numId w:val="0"/>
        </w:numPr>
      </w:pPr>
      <w:bookmarkStart w:id="4" w:name="_Toc94254029"/>
      <w:bookmarkStart w:id="5" w:name="_Toc94513852"/>
      <w:r>
        <w:t>E.1.1</w:t>
      </w:r>
      <w:bookmarkEnd w:id="4"/>
      <w:r>
        <w:t xml:space="preserve"> </w:t>
      </w:r>
      <w:r w:rsidRPr="00107612">
        <w:t>Selbstdeklaration</w:t>
      </w:r>
      <w:bookmarkEnd w:id="5"/>
    </w:p>
    <w:p w14:paraId="6C77E077" w14:textId="6AC63A81" w:rsidR="00663624" w:rsidRDefault="00663624" w:rsidP="00663624">
      <w:pPr>
        <w:spacing w:line="276" w:lineRule="auto"/>
        <w:jc w:val="both"/>
      </w:pPr>
      <w:r w:rsidRPr="00B25CF6">
        <w:t>Die Selbstdeklaration ist bei Bietergemeinschaften pro Unternehmung und je Sub</w:t>
      </w:r>
      <w:r w:rsidR="00EA7173">
        <w:t>unternehmer</w:t>
      </w:r>
      <w:r w:rsidRPr="00B25CF6">
        <w:t xml:space="preserve"> separat zu unterzeichnen.</w:t>
      </w:r>
    </w:p>
    <w:p w14:paraId="4DEB1E48" w14:textId="289A9560" w:rsidR="00663624" w:rsidRDefault="00663624" w:rsidP="00663624">
      <w:pPr>
        <w:spacing w:line="276" w:lineRule="auto"/>
        <w:jc w:val="both"/>
      </w:pPr>
      <w:r>
        <w:t xml:space="preserve">Der </w:t>
      </w:r>
      <w:r w:rsidR="005012F0">
        <w:t>Anbieter</w:t>
      </w:r>
      <w:r>
        <w:t xml:space="preserve"> verpflichtet sich, für Leistungen in der Schweiz, die am Ort der Leistung geltenden Arbeitsschutzbestimmungen und Arbeitsbedingungen für Arbeitnehmerinnen und Arbeitnehmer einzuhalten.</w:t>
      </w:r>
    </w:p>
    <w:p w14:paraId="4FF57D1B" w14:textId="77777777" w:rsidR="00663624" w:rsidRDefault="00663624" w:rsidP="00663624">
      <w:pPr>
        <w:spacing w:line="276" w:lineRule="auto"/>
        <w:jc w:val="both"/>
      </w:pPr>
      <w:r>
        <w:t>Er erklärt, gesetzliche Sozialabgaben und Versicherungsbeiträge sowie die übrigen Beiträge gemäss Rahmenarbeitsverträgen, sofern vorhanden, geleistet und die Mehrwertsteuer bezahlt zu haben.</w:t>
      </w:r>
    </w:p>
    <w:p w14:paraId="17CD638E" w14:textId="68F5AA28" w:rsidR="00663624" w:rsidRDefault="00663624" w:rsidP="00663624">
      <w:pPr>
        <w:spacing w:line="276" w:lineRule="auto"/>
        <w:jc w:val="both"/>
      </w:pPr>
      <w:r>
        <w:t xml:space="preserve">Des Weiteren verpflichtet sich der </w:t>
      </w:r>
      <w:r w:rsidR="0047483A">
        <w:t>Anbieter</w:t>
      </w:r>
      <w:r>
        <w:t>, für Leistungen in der Schweiz die Gleichbehandlung von Frau und Mann in Bezug auf die Lohngleichheit einzuhalten.</w:t>
      </w:r>
    </w:p>
    <w:p w14:paraId="3D7103E5" w14:textId="5BD22FE3" w:rsidR="00663624" w:rsidRDefault="00663624" w:rsidP="00663624">
      <w:pPr>
        <w:spacing w:line="276" w:lineRule="auto"/>
        <w:jc w:val="both"/>
      </w:pPr>
      <w:r>
        <w:t xml:space="preserve">Zieht der </w:t>
      </w:r>
      <w:r w:rsidR="0047483A">
        <w:t>Anbieter</w:t>
      </w:r>
      <w:r>
        <w:t xml:space="preserve"> zur Vertragserfüllung Dritte bei, hat er diese zu verpflichten, die vorgenannten Grundsätze ebenfalls einzuhalten.</w:t>
      </w:r>
    </w:p>
    <w:p w14:paraId="33AF42B5" w14:textId="42B8912A" w:rsidR="00663624" w:rsidRDefault="00663624" w:rsidP="00663624">
      <w:pPr>
        <w:spacing w:line="276" w:lineRule="auto"/>
        <w:jc w:val="both"/>
      </w:pPr>
      <w:r>
        <w:t xml:space="preserve">Der </w:t>
      </w:r>
      <w:r w:rsidR="0047483A">
        <w:t>Anbieter</w:t>
      </w:r>
      <w:r>
        <w:t xml:space="preserve"> versichert zudem, keine Absprachen oder andere den Wettbewerb beeinträchtigende Massnahmen zu treffen oder getroffen zu haben. Der </w:t>
      </w:r>
      <w:r w:rsidR="0047483A">
        <w:t>Anbieter</w:t>
      </w:r>
      <w:r>
        <w:t xml:space="preserve"> verpflichtet sich, alle erforderlichen Massnahmen zur Vermeidung von Korruption zu ergreifen, so dass insbesondere keine Zuwendungen oder andere Vorteile angeboten oder angenommen werden.</w:t>
      </w:r>
    </w:p>
    <w:p w14:paraId="659EDD6A" w14:textId="1F684483" w:rsidR="00663624" w:rsidRDefault="00663624" w:rsidP="00663624">
      <w:pPr>
        <w:spacing w:line="276" w:lineRule="auto"/>
        <w:jc w:val="both"/>
      </w:pPr>
      <w:r>
        <w:t xml:space="preserve">Bei Missachtung vorstehender Verpflichtungen hat der </w:t>
      </w:r>
      <w:r w:rsidR="0047483A">
        <w:t>Anbieter</w:t>
      </w:r>
      <w:r>
        <w:t xml:space="preserve"> dem Auftraggeber pro Verstoss </w:t>
      </w:r>
      <w:proofErr w:type="gramStart"/>
      <w:r>
        <w:t>eine  Konventionalstrafe</w:t>
      </w:r>
      <w:proofErr w:type="gramEnd"/>
      <w:r>
        <w:t xml:space="preserve"> in der Höhe von mindestens CHF 3‘000.00 bis höchstens CHF 100‘000.00 zu entrichten.</w:t>
      </w:r>
    </w:p>
    <w:p w14:paraId="2E769795" w14:textId="246EC0F7" w:rsidR="00663624" w:rsidRDefault="00663624" w:rsidP="00663624">
      <w:pPr>
        <w:spacing w:line="276" w:lineRule="auto"/>
        <w:jc w:val="both"/>
      </w:pPr>
      <w:r>
        <w:t xml:space="preserve">Der </w:t>
      </w:r>
      <w:r w:rsidR="0047483A">
        <w:t>Anbieter</w:t>
      </w:r>
      <w:r>
        <w:t xml:space="preserve"> nimmt zur Kenntnis, dass ein Verstoss zudem zur Aufhebung des Zuschlages sowie zu einer vorzeitigen Vertragsauflösung aus wichtigen Gründen durch den Auftraggeber führen kann.</w:t>
      </w:r>
    </w:p>
    <w:p w14:paraId="16A2018E" w14:textId="77777777" w:rsidR="00663624" w:rsidRDefault="00663624" w:rsidP="00663624">
      <w:pPr>
        <w:spacing w:line="276" w:lineRule="auto"/>
        <w:jc w:val="both"/>
      </w:pPr>
      <w:r>
        <w:t>Mit der Unterschrift bestätigt der Anbieter die Richtigkeit der oben aufgelisteten Angaben und erklärt sich bereit, sie auf Verlangen hin zu belegen.</w:t>
      </w:r>
    </w:p>
    <w:p w14:paraId="60225091" w14:textId="77777777" w:rsidR="00663624" w:rsidRDefault="00663624" w:rsidP="00663624">
      <w:pPr>
        <w:spacing w:line="276" w:lineRule="auto"/>
        <w:jc w:val="both"/>
      </w:pPr>
      <w:r>
        <w:t>Der Anbieter ermächtigt die Steuerorgane, die Einrichtungen der Sozialversicherungen, die paritätische Berufskommission und andere öffentliche Organe ausdrücklich, die Beschaffungsstelle – auch entgegen anders lautenden Gesetzesbestimmungen – Auskünfte im Zusammenhang mit obigen Fragen zu erteilen.</w:t>
      </w:r>
    </w:p>
    <w:p w14:paraId="1F79BC6B" w14:textId="77777777" w:rsidR="00663624" w:rsidRDefault="00663624" w:rsidP="00663624">
      <w:pPr>
        <w:spacing w:line="276" w:lineRule="auto"/>
        <w:jc w:val="both"/>
      </w:pPr>
    </w:p>
    <w:p w14:paraId="1C3E245F" w14:textId="7EB0BB2C" w:rsidR="00663624" w:rsidRPr="005B4E5E" w:rsidRDefault="00663624" w:rsidP="00663624">
      <w:pPr>
        <w:rPr>
          <w:b/>
          <w:bCs/>
          <w:sz w:val="24"/>
          <w:szCs w:val="24"/>
        </w:rPr>
      </w:pPr>
      <w:r w:rsidRPr="005B4E5E">
        <w:rPr>
          <w:b/>
          <w:bCs/>
          <w:sz w:val="24"/>
          <w:szCs w:val="24"/>
        </w:rPr>
        <w:t>Unterschrift Anbieter</w:t>
      </w:r>
    </w:p>
    <w:p w14:paraId="17061FA4" w14:textId="77777777" w:rsidR="00663624" w:rsidRDefault="00663624" w:rsidP="00663624"/>
    <w:tbl>
      <w:tblPr>
        <w:tblStyle w:val="Tabellenraster"/>
        <w:tblW w:w="978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5812"/>
      </w:tblGrid>
      <w:tr w:rsidR="00663624" w:rsidRPr="00A45DB7" w14:paraId="62EF925C" w14:textId="77777777" w:rsidTr="000A7841">
        <w:trPr>
          <w:trHeight w:val="454"/>
        </w:trPr>
        <w:tc>
          <w:tcPr>
            <w:tcW w:w="3969" w:type="dxa"/>
            <w:vAlign w:val="center"/>
          </w:tcPr>
          <w:p w14:paraId="60F882DC" w14:textId="77777777" w:rsidR="00663624" w:rsidRPr="00A45DB7" w:rsidRDefault="00663624" w:rsidP="000A7841">
            <w:r>
              <w:t>Ort, Datum</w:t>
            </w:r>
          </w:p>
        </w:tc>
        <w:tc>
          <w:tcPr>
            <w:tcW w:w="5812" w:type="dxa"/>
            <w:shd w:val="clear" w:color="auto" w:fill="FFFFCC"/>
            <w:vAlign w:val="center"/>
          </w:tcPr>
          <w:p w14:paraId="38C1192C" w14:textId="77777777" w:rsidR="00663624" w:rsidRPr="00A45DB7" w:rsidRDefault="00663624" w:rsidP="000A7841"/>
        </w:tc>
      </w:tr>
      <w:tr w:rsidR="00663624" w:rsidRPr="00A45DB7" w14:paraId="6600F4F2" w14:textId="77777777" w:rsidTr="00CC0A39">
        <w:trPr>
          <w:trHeight w:val="1414"/>
        </w:trPr>
        <w:tc>
          <w:tcPr>
            <w:tcW w:w="3969" w:type="dxa"/>
          </w:tcPr>
          <w:p w14:paraId="1BCECA69" w14:textId="77777777" w:rsidR="00663624" w:rsidRDefault="00663624" w:rsidP="00CC0A39">
            <w:r>
              <w:t>Firma, Stempel</w:t>
            </w:r>
          </w:p>
        </w:tc>
        <w:tc>
          <w:tcPr>
            <w:tcW w:w="5812" w:type="dxa"/>
            <w:shd w:val="clear" w:color="auto" w:fill="FFFFCC"/>
          </w:tcPr>
          <w:p w14:paraId="6737E2B4" w14:textId="77777777" w:rsidR="00663624" w:rsidRPr="00A45DB7" w:rsidRDefault="00663624" w:rsidP="00CC0A39"/>
        </w:tc>
      </w:tr>
    </w:tbl>
    <w:p w14:paraId="4DC1D4C9" w14:textId="77777777" w:rsidR="00663624" w:rsidRDefault="00663624" w:rsidP="00663624"/>
    <w:p w14:paraId="200CF9F0" w14:textId="77777777" w:rsidR="00663624" w:rsidRDefault="00663624" w:rsidP="00663624"/>
    <w:p w14:paraId="2CDD3AA4" w14:textId="77777777" w:rsidR="00663624" w:rsidRDefault="00663624" w:rsidP="00663624">
      <w:r>
        <w:t>____________________________________</w:t>
      </w:r>
      <w:r>
        <w:tab/>
      </w:r>
      <w:r>
        <w:tab/>
        <w:t>_____________________________________</w:t>
      </w:r>
    </w:p>
    <w:p w14:paraId="67ABA032" w14:textId="77777777" w:rsidR="00AD3D02" w:rsidRDefault="00663624" w:rsidP="00663624">
      <w:pPr>
        <w:sectPr w:rsidR="00AD3D02" w:rsidSect="002A2C36">
          <w:footerReference w:type="default" r:id="rId14"/>
          <w:pgSz w:w="11907" w:h="16840"/>
          <w:pgMar w:top="1560" w:right="1134" w:bottom="1134" w:left="1134" w:header="0" w:footer="642" w:gutter="0"/>
          <w:paperSrc w:first="4" w:other="4"/>
          <w:cols w:space="720"/>
          <w:docGrid w:linePitch="272"/>
        </w:sectPr>
      </w:pPr>
      <w:r>
        <w:t>Name, Vorname / Unterschrift</w:t>
      </w:r>
      <w:r>
        <w:tab/>
      </w:r>
      <w:r>
        <w:tab/>
      </w:r>
      <w:r>
        <w:tab/>
      </w:r>
      <w:r>
        <w:tab/>
        <w:t>Name, Vorname / Unterschrift</w:t>
      </w:r>
    </w:p>
    <w:p w14:paraId="66844912" w14:textId="77777777" w:rsidR="00374A9E" w:rsidRDefault="00374A9E" w:rsidP="00BE3201">
      <w:pPr>
        <w:pStyle w:val="2"/>
        <w:numPr>
          <w:ilvl w:val="0"/>
          <w:numId w:val="0"/>
        </w:numPr>
      </w:pPr>
      <w:bookmarkStart w:id="6" w:name="_Toc94254030"/>
      <w:bookmarkStart w:id="7" w:name="_Toc94513853"/>
      <w:r>
        <w:lastRenderedPageBreak/>
        <w:t>E.1.2 Angaben Unternehmung und Nachweis Jahresumsatz</w:t>
      </w:r>
      <w:bookmarkEnd w:id="6"/>
      <w:bookmarkEnd w:id="7"/>
    </w:p>
    <w:p w14:paraId="7BF41319" w14:textId="77777777" w:rsidR="00374A9E" w:rsidRPr="00B4244E" w:rsidRDefault="00374A9E" w:rsidP="00374A9E">
      <w:r w:rsidRPr="00B4244E">
        <w:t>Der Auftraggeber behält sich vor, die Revisionsberichte vor der Präsentation einzufordern und die Angaben bezüglich Jahresumsatz zu kontrollieren.</w:t>
      </w:r>
    </w:p>
    <w:p w14:paraId="5D8DA4EF" w14:textId="6EBE49C5" w:rsidR="00374A9E" w:rsidRPr="00B4244E" w:rsidRDefault="00374A9E" w:rsidP="00374A9E">
      <w:r>
        <w:t>Abschnitt</w:t>
      </w:r>
      <w:r w:rsidRPr="00B4244E">
        <w:t xml:space="preserve"> </w:t>
      </w:r>
      <w:r w:rsidR="00BE3201">
        <w:t>E.</w:t>
      </w:r>
      <w:r>
        <w:t>1.2</w:t>
      </w:r>
      <w:r w:rsidRPr="00B4244E">
        <w:t xml:space="preserve"> ist </w:t>
      </w:r>
      <w:r>
        <w:rPr>
          <w:b/>
          <w:bCs/>
        </w:rPr>
        <w:t>durch jede</w:t>
      </w:r>
      <w:r w:rsidRPr="00B4244E">
        <w:rPr>
          <w:b/>
          <w:bCs/>
        </w:rPr>
        <w:t xml:space="preserve"> Unternehmung</w:t>
      </w:r>
      <w:r w:rsidRPr="00B4244E">
        <w:t xml:space="preserve"> separat auszufüllen</w:t>
      </w:r>
      <w:r>
        <w:t xml:space="preserve"> und einzureichen</w:t>
      </w:r>
      <w:r w:rsidRPr="00B4244E">
        <w:t>.</w:t>
      </w:r>
    </w:p>
    <w:p w14:paraId="1DFD5299" w14:textId="77777777" w:rsidR="00374A9E" w:rsidRPr="00F40840" w:rsidRDefault="00374A9E" w:rsidP="00374A9E">
      <w:pPr>
        <w:rPr>
          <w:i/>
          <w:iCs/>
        </w:rPr>
      </w:pPr>
    </w:p>
    <w:tbl>
      <w:tblPr>
        <w:tblStyle w:val="Tabellenraster"/>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244"/>
      </w:tblGrid>
      <w:tr w:rsidR="00374A9E" w:rsidRPr="00A45DB7" w14:paraId="00EE4945" w14:textId="77777777" w:rsidTr="000A7841">
        <w:trPr>
          <w:trHeight w:val="454"/>
        </w:trPr>
        <w:tc>
          <w:tcPr>
            <w:tcW w:w="9639" w:type="dxa"/>
            <w:gridSpan w:val="2"/>
            <w:shd w:val="clear" w:color="auto" w:fill="auto"/>
            <w:vAlign w:val="center"/>
          </w:tcPr>
          <w:p w14:paraId="1A566F08" w14:textId="77777777" w:rsidR="00374A9E" w:rsidRPr="00A45DB7" w:rsidRDefault="00374A9E" w:rsidP="000A7841">
            <w:r w:rsidRPr="00597B78">
              <w:rPr>
                <w:b/>
                <w:bCs/>
              </w:rPr>
              <w:t>Firmenangaben</w:t>
            </w:r>
          </w:p>
        </w:tc>
      </w:tr>
      <w:tr w:rsidR="00374A9E" w:rsidRPr="00A45DB7" w14:paraId="76985BE0" w14:textId="77777777" w:rsidTr="000A7841">
        <w:trPr>
          <w:trHeight w:val="454"/>
        </w:trPr>
        <w:tc>
          <w:tcPr>
            <w:tcW w:w="4395" w:type="dxa"/>
            <w:vAlign w:val="center"/>
          </w:tcPr>
          <w:p w14:paraId="6B6E9E09" w14:textId="77777777" w:rsidR="00374A9E" w:rsidRPr="00A45DB7" w:rsidRDefault="00374A9E" w:rsidP="000A7841">
            <w:r>
              <w:t>Name / Firma</w:t>
            </w:r>
            <w:r>
              <w:br/>
              <w:t>(nach Handelsregistereintrag)</w:t>
            </w:r>
          </w:p>
        </w:tc>
        <w:tc>
          <w:tcPr>
            <w:tcW w:w="5244" w:type="dxa"/>
            <w:shd w:val="clear" w:color="auto" w:fill="FFFFCC"/>
            <w:vAlign w:val="center"/>
          </w:tcPr>
          <w:p w14:paraId="0DB1BC7A" w14:textId="77777777" w:rsidR="00374A9E" w:rsidRPr="00A45DB7" w:rsidRDefault="00374A9E" w:rsidP="000A7841"/>
        </w:tc>
      </w:tr>
      <w:tr w:rsidR="00374A9E" w:rsidRPr="00A45DB7" w14:paraId="504BB8AB" w14:textId="77777777" w:rsidTr="000A7841">
        <w:trPr>
          <w:trHeight w:val="454"/>
        </w:trPr>
        <w:tc>
          <w:tcPr>
            <w:tcW w:w="4395" w:type="dxa"/>
            <w:vAlign w:val="center"/>
          </w:tcPr>
          <w:p w14:paraId="4E098C1F" w14:textId="77777777" w:rsidR="00374A9E" w:rsidRPr="00A45DB7" w:rsidRDefault="00374A9E" w:rsidP="000A7841">
            <w:r w:rsidRPr="00A45DB7">
              <w:t>Adresse</w:t>
            </w:r>
          </w:p>
        </w:tc>
        <w:tc>
          <w:tcPr>
            <w:tcW w:w="5244" w:type="dxa"/>
            <w:shd w:val="clear" w:color="auto" w:fill="FFFFCC"/>
            <w:vAlign w:val="center"/>
          </w:tcPr>
          <w:p w14:paraId="5F5162E4" w14:textId="77777777" w:rsidR="00374A9E" w:rsidRPr="00A45DB7" w:rsidRDefault="00374A9E" w:rsidP="000A7841"/>
        </w:tc>
      </w:tr>
      <w:tr w:rsidR="00374A9E" w:rsidRPr="00A45DB7" w14:paraId="3EFEA34D" w14:textId="77777777" w:rsidTr="000A7841">
        <w:trPr>
          <w:trHeight w:val="454"/>
        </w:trPr>
        <w:tc>
          <w:tcPr>
            <w:tcW w:w="4395" w:type="dxa"/>
            <w:vAlign w:val="center"/>
          </w:tcPr>
          <w:p w14:paraId="03F84AEC" w14:textId="77777777" w:rsidR="00374A9E" w:rsidRPr="00A45DB7" w:rsidRDefault="00374A9E" w:rsidP="000A7841">
            <w:r w:rsidRPr="00A45DB7">
              <w:t>Rechtsform</w:t>
            </w:r>
            <w:r>
              <w:t xml:space="preserve"> mit Angabe der Gründung und Firmen ID</w:t>
            </w:r>
          </w:p>
        </w:tc>
        <w:tc>
          <w:tcPr>
            <w:tcW w:w="5244" w:type="dxa"/>
            <w:shd w:val="clear" w:color="auto" w:fill="FFFFCC"/>
            <w:vAlign w:val="center"/>
          </w:tcPr>
          <w:p w14:paraId="675EE832" w14:textId="77777777" w:rsidR="00374A9E" w:rsidRPr="00A45DB7" w:rsidRDefault="00374A9E" w:rsidP="000A7841"/>
        </w:tc>
      </w:tr>
      <w:tr w:rsidR="00374A9E" w:rsidRPr="00A45DB7" w14:paraId="48CA5F03" w14:textId="77777777" w:rsidTr="000A7841">
        <w:trPr>
          <w:trHeight w:val="454"/>
        </w:trPr>
        <w:tc>
          <w:tcPr>
            <w:tcW w:w="4395" w:type="dxa"/>
            <w:vAlign w:val="center"/>
          </w:tcPr>
          <w:p w14:paraId="49CB9258" w14:textId="77777777" w:rsidR="00374A9E" w:rsidRDefault="00374A9E" w:rsidP="000A7841">
            <w:r w:rsidRPr="00A45DB7">
              <w:t>Kontaktperson für Submission</w:t>
            </w:r>
          </w:p>
          <w:p w14:paraId="21BA1DDA" w14:textId="77777777" w:rsidR="00374A9E" w:rsidRDefault="00374A9E" w:rsidP="000A7841">
            <w:r>
              <w:t>Name</w:t>
            </w:r>
          </w:p>
          <w:p w14:paraId="7C17EC8A" w14:textId="77777777" w:rsidR="00374A9E" w:rsidRDefault="00374A9E" w:rsidP="000A7841">
            <w:proofErr w:type="gramStart"/>
            <w:r>
              <w:t>E-Mail Adresse</w:t>
            </w:r>
            <w:proofErr w:type="gramEnd"/>
          </w:p>
          <w:p w14:paraId="3CDA5AC0" w14:textId="77777777" w:rsidR="00374A9E" w:rsidRPr="00A45DB7" w:rsidRDefault="00374A9E" w:rsidP="000A7841">
            <w:r>
              <w:t>Tel.-Nr. direkt</w:t>
            </w:r>
          </w:p>
        </w:tc>
        <w:tc>
          <w:tcPr>
            <w:tcW w:w="5244" w:type="dxa"/>
            <w:shd w:val="clear" w:color="auto" w:fill="FFFFCC"/>
            <w:vAlign w:val="center"/>
          </w:tcPr>
          <w:p w14:paraId="1FD851E4" w14:textId="77777777" w:rsidR="00374A9E" w:rsidRPr="00A45DB7" w:rsidRDefault="00374A9E" w:rsidP="000A7841"/>
        </w:tc>
      </w:tr>
      <w:tr w:rsidR="00374A9E" w:rsidRPr="00A45DB7" w14:paraId="55CB0C5C" w14:textId="77777777" w:rsidTr="000A7841">
        <w:trPr>
          <w:trHeight w:val="454"/>
        </w:trPr>
        <w:tc>
          <w:tcPr>
            <w:tcW w:w="9639" w:type="dxa"/>
            <w:gridSpan w:val="2"/>
            <w:vAlign w:val="center"/>
          </w:tcPr>
          <w:p w14:paraId="16ABBEFF" w14:textId="77777777" w:rsidR="00374A9E" w:rsidRPr="003626F5" w:rsidRDefault="00374A9E" w:rsidP="000A7841">
            <w:pPr>
              <w:rPr>
                <w:b/>
                <w:bCs/>
              </w:rPr>
            </w:pPr>
            <w:r w:rsidRPr="003626F5">
              <w:rPr>
                <w:b/>
                <w:bCs/>
              </w:rPr>
              <w:t>Bei Bietergemeinschaften auszufüllen</w:t>
            </w:r>
          </w:p>
        </w:tc>
      </w:tr>
      <w:tr w:rsidR="00374A9E" w:rsidRPr="00A45DB7" w14:paraId="2E03B09C" w14:textId="77777777" w:rsidTr="000A7841">
        <w:trPr>
          <w:trHeight w:val="454"/>
        </w:trPr>
        <w:tc>
          <w:tcPr>
            <w:tcW w:w="4395" w:type="dxa"/>
          </w:tcPr>
          <w:p w14:paraId="69A60973" w14:textId="77777777" w:rsidR="00374A9E" w:rsidRDefault="00374A9E" w:rsidP="000A7841">
            <w:r>
              <w:rPr>
                <w:rFonts w:cs="Arial"/>
              </w:rPr>
              <w:t>Technische Leitung:</w:t>
            </w:r>
          </w:p>
        </w:tc>
        <w:tc>
          <w:tcPr>
            <w:tcW w:w="5244" w:type="dxa"/>
            <w:shd w:val="clear" w:color="auto" w:fill="FFFFCC"/>
            <w:vAlign w:val="center"/>
          </w:tcPr>
          <w:p w14:paraId="21C56D6D" w14:textId="77777777" w:rsidR="00374A9E" w:rsidRPr="00A45DB7" w:rsidRDefault="00374A9E" w:rsidP="000A7841">
            <w:r>
              <w:rPr>
                <w:rFonts w:ascii="Wingdings" w:eastAsia="Wingdings" w:hAnsi="Wingdings" w:cs="Wingdings"/>
              </w:rPr>
              <w:t>o</w:t>
            </w:r>
            <w:r>
              <w:rPr>
                <w:rFonts w:cs="Arial"/>
              </w:rPr>
              <w:tab/>
              <w:t>ja</w:t>
            </w:r>
            <w:r>
              <w:rPr>
                <w:rFonts w:cs="Arial"/>
              </w:rPr>
              <w:tab/>
            </w:r>
            <w:r>
              <w:rPr>
                <w:rFonts w:ascii="Wingdings" w:eastAsia="Wingdings" w:hAnsi="Wingdings" w:cs="Wingdings"/>
              </w:rPr>
              <w:t>o</w:t>
            </w:r>
            <w:r>
              <w:rPr>
                <w:rFonts w:cs="Arial"/>
              </w:rPr>
              <w:tab/>
              <w:t>nein</w:t>
            </w:r>
          </w:p>
        </w:tc>
      </w:tr>
      <w:tr w:rsidR="00374A9E" w:rsidRPr="00A45DB7" w14:paraId="0C5C0550" w14:textId="77777777" w:rsidTr="000A7841">
        <w:trPr>
          <w:trHeight w:val="454"/>
        </w:trPr>
        <w:tc>
          <w:tcPr>
            <w:tcW w:w="4395" w:type="dxa"/>
          </w:tcPr>
          <w:p w14:paraId="5E9B2B7C" w14:textId="77777777" w:rsidR="00374A9E" w:rsidRDefault="00374A9E" w:rsidP="000A7841">
            <w:pPr>
              <w:rPr>
                <w:rFonts w:cs="Arial"/>
              </w:rPr>
            </w:pPr>
            <w:r>
              <w:rPr>
                <w:rFonts w:cs="Arial"/>
              </w:rPr>
              <w:t>Administrative Leitung:</w:t>
            </w:r>
          </w:p>
        </w:tc>
        <w:tc>
          <w:tcPr>
            <w:tcW w:w="5244" w:type="dxa"/>
            <w:shd w:val="clear" w:color="auto" w:fill="FFFFCC"/>
            <w:vAlign w:val="center"/>
          </w:tcPr>
          <w:p w14:paraId="01E01396" w14:textId="77777777" w:rsidR="00374A9E" w:rsidRPr="00A45DB7" w:rsidRDefault="00374A9E" w:rsidP="000A7841">
            <w:r>
              <w:rPr>
                <w:rFonts w:ascii="Wingdings" w:eastAsia="Wingdings" w:hAnsi="Wingdings" w:cs="Wingdings"/>
              </w:rPr>
              <w:t>o</w:t>
            </w:r>
            <w:r>
              <w:rPr>
                <w:rFonts w:cs="Arial"/>
              </w:rPr>
              <w:tab/>
              <w:t>ja</w:t>
            </w:r>
            <w:r>
              <w:rPr>
                <w:rFonts w:cs="Arial"/>
              </w:rPr>
              <w:tab/>
            </w:r>
            <w:r>
              <w:rPr>
                <w:rFonts w:ascii="Wingdings" w:eastAsia="Wingdings" w:hAnsi="Wingdings" w:cs="Wingdings"/>
              </w:rPr>
              <w:t>o</w:t>
            </w:r>
            <w:r>
              <w:rPr>
                <w:rFonts w:cs="Arial"/>
              </w:rPr>
              <w:tab/>
              <w:t>nein</w:t>
            </w:r>
          </w:p>
        </w:tc>
      </w:tr>
      <w:tr w:rsidR="00374A9E" w:rsidRPr="00A45DB7" w14:paraId="3EE8065A" w14:textId="77777777" w:rsidTr="000A7841">
        <w:trPr>
          <w:trHeight w:val="454"/>
        </w:trPr>
        <w:tc>
          <w:tcPr>
            <w:tcW w:w="4395" w:type="dxa"/>
          </w:tcPr>
          <w:p w14:paraId="41447ACC" w14:textId="77777777" w:rsidR="00374A9E" w:rsidRDefault="00374A9E" w:rsidP="000A7841">
            <w:pPr>
              <w:rPr>
                <w:rFonts w:cs="Arial"/>
              </w:rPr>
            </w:pPr>
            <w:r>
              <w:rPr>
                <w:rFonts w:cs="Arial"/>
              </w:rPr>
              <w:t>Leistungsumfang im Projekt in %:</w:t>
            </w:r>
          </w:p>
        </w:tc>
        <w:tc>
          <w:tcPr>
            <w:tcW w:w="5244" w:type="dxa"/>
            <w:shd w:val="clear" w:color="auto" w:fill="FFFFCC"/>
            <w:vAlign w:val="center"/>
          </w:tcPr>
          <w:p w14:paraId="7B27BF6F" w14:textId="77777777" w:rsidR="00374A9E" w:rsidRPr="00A45DB7" w:rsidRDefault="00374A9E" w:rsidP="000A7841"/>
        </w:tc>
      </w:tr>
      <w:tr w:rsidR="00374A9E" w:rsidRPr="00332860" w14:paraId="05DADB6A" w14:textId="77777777" w:rsidTr="000A7841">
        <w:trPr>
          <w:trHeight w:val="454"/>
        </w:trPr>
        <w:tc>
          <w:tcPr>
            <w:tcW w:w="9639" w:type="dxa"/>
            <w:gridSpan w:val="2"/>
          </w:tcPr>
          <w:p w14:paraId="66487C71" w14:textId="77777777" w:rsidR="00374A9E" w:rsidRPr="00332860" w:rsidRDefault="00374A9E" w:rsidP="000A7841">
            <w:pPr>
              <w:rPr>
                <w:b/>
                <w:bCs/>
              </w:rPr>
            </w:pPr>
            <w:r w:rsidRPr="00332860">
              <w:rPr>
                <w:rFonts w:cs="Arial"/>
                <w:b/>
                <w:bCs/>
              </w:rPr>
              <w:t>Nachweis Jahresumsatz</w:t>
            </w:r>
          </w:p>
        </w:tc>
      </w:tr>
      <w:tr w:rsidR="00374A9E" w:rsidRPr="00A45DB7" w14:paraId="22CD09F1" w14:textId="77777777" w:rsidTr="000A7841">
        <w:trPr>
          <w:trHeight w:val="454"/>
        </w:trPr>
        <w:tc>
          <w:tcPr>
            <w:tcW w:w="4395" w:type="dxa"/>
          </w:tcPr>
          <w:p w14:paraId="38201540" w14:textId="77777777" w:rsidR="00374A9E" w:rsidRPr="00B621B4" w:rsidRDefault="00374A9E" w:rsidP="000A7841">
            <w:pPr>
              <w:rPr>
                <w:rFonts w:cs="Arial"/>
              </w:rPr>
            </w:pPr>
            <w:r w:rsidRPr="00B621B4">
              <w:rPr>
                <w:rFonts w:cs="Arial"/>
              </w:rPr>
              <w:t xml:space="preserve">Durchschnittlicher Jahresumsatz der letzten </w:t>
            </w:r>
          </w:p>
          <w:p w14:paraId="41DC0461" w14:textId="11A61196" w:rsidR="00374A9E" w:rsidRDefault="00374A9E" w:rsidP="000A7841">
            <w:pPr>
              <w:rPr>
                <w:rFonts w:cs="Arial"/>
              </w:rPr>
            </w:pPr>
            <w:r w:rsidRPr="00B621B4">
              <w:rPr>
                <w:rFonts w:cs="Arial"/>
              </w:rPr>
              <w:t xml:space="preserve">3 Jahre </w:t>
            </w:r>
          </w:p>
        </w:tc>
        <w:tc>
          <w:tcPr>
            <w:tcW w:w="5244" w:type="dxa"/>
            <w:shd w:val="clear" w:color="auto" w:fill="FFFFCC"/>
            <w:vAlign w:val="center"/>
          </w:tcPr>
          <w:p w14:paraId="30A0C5B2" w14:textId="77777777" w:rsidR="00374A9E" w:rsidRPr="00A45DB7" w:rsidRDefault="00374A9E" w:rsidP="000A7841">
            <w:r>
              <w:t xml:space="preserve">CHF </w:t>
            </w:r>
          </w:p>
        </w:tc>
      </w:tr>
      <w:tr w:rsidR="00374A9E" w:rsidRPr="00A45DB7" w14:paraId="29AC5FF3" w14:textId="77777777" w:rsidTr="000A7841">
        <w:trPr>
          <w:trHeight w:val="454"/>
        </w:trPr>
        <w:tc>
          <w:tcPr>
            <w:tcW w:w="9639" w:type="dxa"/>
            <w:gridSpan w:val="2"/>
          </w:tcPr>
          <w:p w14:paraId="2F0338F2" w14:textId="77777777" w:rsidR="00374A9E" w:rsidRPr="00B4244E" w:rsidRDefault="00374A9E" w:rsidP="000A7841">
            <w:pPr>
              <w:rPr>
                <w:b/>
                <w:bCs/>
              </w:rPr>
            </w:pPr>
            <w:r w:rsidRPr="00B4244E">
              <w:rPr>
                <w:rFonts w:cs="Arial"/>
                <w:b/>
                <w:bCs/>
              </w:rPr>
              <w:t>Kernkompetenzen</w:t>
            </w:r>
          </w:p>
        </w:tc>
      </w:tr>
      <w:tr w:rsidR="00374A9E" w:rsidRPr="00A45DB7" w14:paraId="3CDE255D" w14:textId="77777777" w:rsidTr="000A7841">
        <w:trPr>
          <w:trHeight w:val="454"/>
        </w:trPr>
        <w:tc>
          <w:tcPr>
            <w:tcW w:w="4395" w:type="dxa"/>
          </w:tcPr>
          <w:p w14:paraId="54E9C46B" w14:textId="77777777" w:rsidR="00374A9E" w:rsidRPr="00B4244E" w:rsidRDefault="00374A9E" w:rsidP="000A7841">
            <w:pPr>
              <w:rPr>
                <w:rFonts w:cs="Arial"/>
              </w:rPr>
            </w:pPr>
            <w:r w:rsidRPr="00B4244E">
              <w:rPr>
                <w:rFonts w:cs="Arial"/>
              </w:rPr>
              <w:t>Haupttätigkeitsgebiete, Kernkompetenzen des Unternehmers</w:t>
            </w:r>
          </w:p>
        </w:tc>
        <w:tc>
          <w:tcPr>
            <w:tcW w:w="5244" w:type="dxa"/>
            <w:shd w:val="clear" w:color="auto" w:fill="FFFFCC"/>
            <w:vAlign w:val="center"/>
          </w:tcPr>
          <w:p w14:paraId="2721203A" w14:textId="77777777" w:rsidR="00374A9E" w:rsidRDefault="00374A9E" w:rsidP="000A7841"/>
        </w:tc>
      </w:tr>
      <w:tr w:rsidR="00374A9E" w:rsidRPr="00323297" w14:paraId="566EA6E8" w14:textId="77777777" w:rsidTr="000A7841">
        <w:trPr>
          <w:trHeight w:val="454"/>
        </w:trPr>
        <w:tc>
          <w:tcPr>
            <w:tcW w:w="9639" w:type="dxa"/>
            <w:gridSpan w:val="2"/>
          </w:tcPr>
          <w:p w14:paraId="314C47E3" w14:textId="77777777" w:rsidR="00374A9E" w:rsidRPr="00323297" w:rsidRDefault="00374A9E" w:rsidP="000A7841">
            <w:pPr>
              <w:rPr>
                <w:b/>
                <w:bCs/>
              </w:rPr>
            </w:pPr>
            <w:r w:rsidRPr="00323297">
              <w:rPr>
                <w:rFonts w:cs="Arial"/>
                <w:b/>
                <w:bCs/>
              </w:rPr>
              <w:t>Personelle Ressourcen / Leistungskapazität</w:t>
            </w:r>
            <w:r>
              <w:rPr>
                <w:rFonts w:cs="Arial"/>
                <w:b/>
                <w:bCs/>
              </w:rPr>
              <w:t xml:space="preserve"> (Anzahl Personen)</w:t>
            </w:r>
          </w:p>
        </w:tc>
      </w:tr>
      <w:tr w:rsidR="00374A9E" w:rsidRPr="00A45DB7" w14:paraId="445B73B6" w14:textId="77777777" w:rsidTr="000A7841">
        <w:trPr>
          <w:trHeight w:val="454"/>
        </w:trPr>
        <w:tc>
          <w:tcPr>
            <w:tcW w:w="4395" w:type="dxa"/>
          </w:tcPr>
          <w:p w14:paraId="6E05EB25" w14:textId="77777777" w:rsidR="00374A9E" w:rsidRPr="00B4244E" w:rsidRDefault="00374A9E" w:rsidP="000A7841">
            <w:pPr>
              <w:rPr>
                <w:rFonts w:cs="Arial"/>
              </w:rPr>
            </w:pPr>
            <w:r w:rsidRPr="00323297">
              <w:rPr>
                <w:rFonts w:cs="Arial"/>
              </w:rPr>
              <w:t>Total der Beschäftigten im Unternehmen</w:t>
            </w:r>
          </w:p>
        </w:tc>
        <w:tc>
          <w:tcPr>
            <w:tcW w:w="5244" w:type="dxa"/>
            <w:shd w:val="clear" w:color="auto" w:fill="FFFFCC"/>
            <w:vAlign w:val="center"/>
          </w:tcPr>
          <w:p w14:paraId="741AD49D" w14:textId="77777777" w:rsidR="00374A9E" w:rsidRDefault="00374A9E" w:rsidP="000A7841"/>
        </w:tc>
      </w:tr>
      <w:tr w:rsidR="00374A9E" w:rsidRPr="00A45DB7" w14:paraId="32B1A604" w14:textId="77777777" w:rsidTr="000A7841">
        <w:trPr>
          <w:trHeight w:val="454"/>
        </w:trPr>
        <w:tc>
          <w:tcPr>
            <w:tcW w:w="4395" w:type="dxa"/>
          </w:tcPr>
          <w:p w14:paraId="0372DD85" w14:textId="77777777" w:rsidR="00374A9E" w:rsidRPr="00B4244E" w:rsidRDefault="00374A9E" w:rsidP="000A7841">
            <w:pPr>
              <w:rPr>
                <w:rFonts w:cs="Arial"/>
              </w:rPr>
            </w:pPr>
            <w:r w:rsidRPr="00323297">
              <w:rPr>
                <w:rFonts w:cs="Arial"/>
              </w:rPr>
              <w:t>davon Kaufmännisches Personal</w:t>
            </w:r>
          </w:p>
        </w:tc>
        <w:tc>
          <w:tcPr>
            <w:tcW w:w="5244" w:type="dxa"/>
            <w:shd w:val="clear" w:color="auto" w:fill="FFFFCC"/>
            <w:vAlign w:val="center"/>
          </w:tcPr>
          <w:p w14:paraId="68A8E6F8" w14:textId="77777777" w:rsidR="00374A9E" w:rsidRDefault="00374A9E" w:rsidP="000A7841"/>
        </w:tc>
      </w:tr>
      <w:tr w:rsidR="00374A9E" w:rsidRPr="00A45DB7" w14:paraId="7D88C39B" w14:textId="77777777" w:rsidTr="000A7841">
        <w:trPr>
          <w:trHeight w:val="454"/>
        </w:trPr>
        <w:tc>
          <w:tcPr>
            <w:tcW w:w="4395" w:type="dxa"/>
          </w:tcPr>
          <w:p w14:paraId="643AACD6" w14:textId="77777777" w:rsidR="00374A9E" w:rsidRPr="00323297" w:rsidRDefault="00374A9E" w:rsidP="000A7841">
            <w:pPr>
              <w:rPr>
                <w:rFonts w:cs="Arial"/>
              </w:rPr>
            </w:pPr>
            <w:r w:rsidRPr="00323297">
              <w:rPr>
                <w:rFonts w:cs="Arial"/>
              </w:rPr>
              <w:t>davon Ingenieure, Techniker</w:t>
            </w:r>
          </w:p>
        </w:tc>
        <w:tc>
          <w:tcPr>
            <w:tcW w:w="5244" w:type="dxa"/>
            <w:shd w:val="clear" w:color="auto" w:fill="FFFFCC"/>
            <w:vAlign w:val="center"/>
          </w:tcPr>
          <w:p w14:paraId="3A056F39" w14:textId="77777777" w:rsidR="00374A9E" w:rsidRDefault="00374A9E" w:rsidP="000A7841"/>
        </w:tc>
      </w:tr>
      <w:tr w:rsidR="00374A9E" w:rsidRPr="00A45DB7" w14:paraId="04A381DB" w14:textId="77777777" w:rsidTr="000A7841">
        <w:trPr>
          <w:trHeight w:val="454"/>
        </w:trPr>
        <w:tc>
          <w:tcPr>
            <w:tcW w:w="4395" w:type="dxa"/>
          </w:tcPr>
          <w:p w14:paraId="02C512B7" w14:textId="77777777" w:rsidR="00374A9E" w:rsidRPr="00323297" w:rsidRDefault="00374A9E" w:rsidP="000A7841">
            <w:pPr>
              <w:rPr>
                <w:rFonts w:cs="Arial"/>
              </w:rPr>
            </w:pPr>
            <w:r w:rsidRPr="00323297">
              <w:rPr>
                <w:rFonts w:cs="Arial"/>
              </w:rPr>
              <w:t>davon Lehrlinge / Auszubildende</w:t>
            </w:r>
          </w:p>
        </w:tc>
        <w:tc>
          <w:tcPr>
            <w:tcW w:w="5244" w:type="dxa"/>
            <w:shd w:val="clear" w:color="auto" w:fill="FFFFCC"/>
            <w:vAlign w:val="center"/>
          </w:tcPr>
          <w:p w14:paraId="5D6B9E44" w14:textId="77777777" w:rsidR="00374A9E" w:rsidRDefault="00374A9E" w:rsidP="000A7841"/>
        </w:tc>
      </w:tr>
      <w:tr w:rsidR="00374A9E" w:rsidRPr="00A45DB7" w14:paraId="1C296197" w14:textId="77777777" w:rsidTr="000A7841">
        <w:trPr>
          <w:trHeight w:val="454"/>
        </w:trPr>
        <w:tc>
          <w:tcPr>
            <w:tcW w:w="4395" w:type="dxa"/>
          </w:tcPr>
          <w:p w14:paraId="0FB96F4D" w14:textId="77777777" w:rsidR="00374A9E" w:rsidRPr="00323297" w:rsidRDefault="00374A9E" w:rsidP="000A7841">
            <w:pPr>
              <w:rPr>
                <w:rFonts w:cs="Arial"/>
              </w:rPr>
            </w:pPr>
            <w:r w:rsidRPr="00323297">
              <w:rPr>
                <w:rFonts w:cs="Arial"/>
              </w:rPr>
              <w:t>davon Andere</w:t>
            </w:r>
          </w:p>
        </w:tc>
        <w:tc>
          <w:tcPr>
            <w:tcW w:w="5244" w:type="dxa"/>
            <w:shd w:val="clear" w:color="auto" w:fill="FFFFCC"/>
            <w:vAlign w:val="center"/>
          </w:tcPr>
          <w:p w14:paraId="57EF8E0D" w14:textId="77777777" w:rsidR="00374A9E" w:rsidRDefault="00374A9E" w:rsidP="000A7841"/>
        </w:tc>
      </w:tr>
    </w:tbl>
    <w:p w14:paraId="51AE313D" w14:textId="77777777" w:rsidR="00AD3D02" w:rsidRDefault="00AD3D02" w:rsidP="00DA6F47">
      <w:pPr>
        <w:pStyle w:val="1"/>
        <w:sectPr w:rsidR="00AD3D02" w:rsidSect="002A2C36">
          <w:footerReference w:type="default" r:id="rId15"/>
          <w:pgSz w:w="11907" w:h="16840"/>
          <w:pgMar w:top="1560" w:right="1134" w:bottom="1134" w:left="1134" w:header="0" w:footer="642" w:gutter="0"/>
          <w:paperSrc w:first="4" w:other="4"/>
          <w:cols w:space="720"/>
          <w:docGrid w:linePitch="272"/>
        </w:sectPr>
      </w:pPr>
      <w:bookmarkStart w:id="8" w:name="_Toc94513854"/>
    </w:p>
    <w:p w14:paraId="1C88361A" w14:textId="626B83DA" w:rsidR="00DA6F47" w:rsidRDefault="00DA6F47" w:rsidP="00BE3201">
      <w:pPr>
        <w:pStyle w:val="1"/>
        <w:numPr>
          <w:ilvl w:val="0"/>
          <w:numId w:val="0"/>
        </w:numPr>
      </w:pPr>
      <w:r>
        <w:lastRenderedPageBreak/>
        <w:t xml:space="preserve">E.2: </w:t>
      </w:r>
      <w:r w:rsidRPr="009728F9">
        <w:t>Technische Leistungsfähigkeit der jeweiligen Unternehmungen</w:t>
      </w:r>
      <w:bookmarkEnd w:id="8"/>
    </w:p>
    <w:p w14:paraId="30903220" w14:textId="4C18E345" w:rsidR="00DA6F47" w:rsidRDefault="00DA6F47" w:rsidP="00BE3201">
      <w:pPr>
        <w:pStyle w:val="2"/>
        <w:numPr>
          <w:ilvl w:val="0"/>
          <w:numId w:val="0"/>
        </w:numPr>
      </w:pPr>
      <w:bookmarkStart w:id="9" w:name="_Toc94513855"/>
      <w:r>
        <w:t xml:space="preserve">E.2.1: </w:t>
      </w:r>
      <w:r w:rsidRPr="006709DF">
        <w:t>Unternehmung</w:t>
      </w:r>
      <w:bookmarkEnd w:id="9"/>
    </w:p>
    <w:p w14:paraId="26DFD5AF" w14:textId="4A8DC5EC" w:rsidR="00DA6F47" w:rsidRPr="001663FB" w:rsidRDefault="00DA6F47" w:rsidP="00DA6F47">
      <w:pPr>
        <w:spacing w:line="276" w:lineRule="auto"/>
        <w:jc w:val="both"/>
      </w:pPr>
      <w:r w:rsidRPr="006709DF">
        <w:t>Die nachfolgenden Referenzen müssen von der Unternehmung erbracht werden, welche die Schlüsselperson stellt.</w:t>
      </w:r>
    </w:p>
    <w:tbl>
      <w:tblPr>
        <w:tblStyle w:val="Tabellenraster"/>
        <w:tblW w:w="963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244"/>
      </w:tblGrid>
      <w:tr w:rsidR="00DA6F47" w:rsidRPr="00A45DB7" w14:paraId="7556A13B" w14:textId="77777777" w:rsidTr="6F76BDB8">
        <w:trPr>
          <w:trHeight w:val="454"/>
        </w:trPr>
        <w:tc>
          <w:tcPr>
            <w:tcW w:w="9639" w:type="dxa"/>
            <w:gridSpan w:val="2"/>
            <w:shd w:val="clear" w:color="auto" w:fill="auto"/>
            <w:vAlign w:val="center"/>
          </w:tcPr>
          <w:p w14:paraId="74156F2A" w14:textId="0BB6030F" w:rsidR="00DA6F47" w:rsidRPr="00C848FB" w:rsidRDefault="00DA6F47" w:rsidP="000A7841">
            <w:pPr>
              <w:rPr>
                <w:b/>
                <w:bCs/>
              </w:rPr>
            </w:pPr>
            <w:r w:rsidRPr="00F21023">
              <w:rPr>
                <w:b/>
                <w:bCs/>
              </w:rPr>
              <w:t>Referenzpro</w:t>
            </w:r>
            <w:r w:rsidRPr="00FB31F8">
              <w:rPr>
                <w:b/>
                <w:bCs/>
              </w:rPr>
              <w:t>jekt:</w:t>
            </w:r>
          </w:p>
        </w:tc>
      </w:tr>
      <w:tr w:rsidR="00DA6F47" w:rsidRPr="00A45DB7" w14:paraId="69F6FB47" w14:textId="77777777" w:rsidTr="6F76BDB8">
        <w:trPr>
          <w:trHeight w:val="454"/>
        </w:trPr>
        <w:tc>
          <w:tcPr>
            <w:tcW w:w="4395" w:type="dxa"/>
            <w:vAlign w:val="center"/>
          </w:tcPr>
          <w:p w14:paraId="177441C2" w14:textId="77777777" w:rsidR="00DA6F47" w:rsidRPr="00955B4E" w:rsidRDefault="00DA6F47" w:rsidP="000A7841">
            <w:r w:rsidRPr="00955B4E">
              <w:t>Name des Projektes (Kurztitel)</w:t>
            </w:r>
          </w:p>
        </w:tc>
        <w:tc>
          <w:tcPr>
            <w:tcW w:w="5244" w:type="dxa"/>
            <w:shd w:val="clear" w:color="auto" w:fill="FFFFCC"/>
            <w:vAlign w:val="center"/>
          </w:tcPr>
          <w:p w14:paraId="620B638D" w14:textId="77777777" w:rsidR="00DA6F47" w:rsidRPr="00A45DB7" w:rsidRDefault="00DA6F47" w:rsidP="000A7841"/>
        </w:tc>
      </w:tr>
      <w:tr w:rsidR="00DA6F47" w:rsidRPr="00A45DB7" w14:paraId="2DF6FEDB" w14:textId="77777777" w:rsidTr="6F76BDB8">
        <w:trPr>
          <w:trHeight w:val="454"/>
        </w:trPr>
        <w:tc>
          <w:tcPr>
            <w:tcW w:w="4395" w:type="dxa"/>
            <w:vAlign w:val="center"/>
          </w:tcPr>
          <w:p w14:paraId="4312B194" w14:textId="77777777" w:rsidR="00DA6F47" w:rsidRPr="006B3139" w:rsidRDefault="00DA6F47" w:rsidP="000A7841">
            <w:r w:rsidRPr="00FD2873">
              <w:t>Fachgebiet, Tätigkeiten</w:t>
            </w:r>
          </w:p>
        </w:tc>
        <w:tc>
          <w:tcPr>
            <w:tcW w:w="5244" w:type="dxa"/>
            <w:shd w:val="clear" w:color="auto" w:fill="FFFFCC"/>
            <w:vAlign w:val="center"/>
          </w:tcPr>
          <w:p w14:paraId="3F334BFD" w14:textId="77777777" w:rsidR="00DA6F47" w:rsidRPr="00A45DB7" w:rsidRDefault="00DA6F47" w:rsidP="000A7841"/>
        </w:tc>
      </w:tr>
      <w:tr w:rsidR="00DA6F47" w:rsidRPr="00A45DB7" w14:paraId="290F5383" w14:textId="77777777" w:rsidTr="6F76BDB8">
        <w:trPr>
          <w:trHeight w:val="454"/>
        </w:trPr>
        <w:tc>
          <w:tcPr>
            <w:tcW w:w="4395" w:type="dxa"/>
            <w:vAlign w:val="center"/>
          </w:tcPr>
          <w:p w14:paraId="779BD825" w14:textId="77777777" w:rsidR="00DA6F47" w:rsidRDefault="00DA6F47" w:rsidP="000A7841">
            <w:r w:rsidRPr="00FD2873">
              <w:t>Beschrieb Funktion</w:t>
            </w:r>
            <w:r>
              <w:t xml:space="preserve"> /</w:t>
            </w:r>
          </w:p>
          <w:p w14:paraId="30BFF350" w14:textId="77777777" w:rsidR="00DA6F47" w:rsidRPr="006B3139" w:rsidRDefault="00DA6F47" w:rsidP="000A7841">
            <w:r w:rsidRPr="00FD2873">
              <w:t>Verantwortung der vorgestellten Person</w:t>
            </w:r>
          </w:p>
        </w:tc>
        <w:tc>
          <w:tcPr>
            <w:tcW w:w="5244" w:type="dxa"/>
            <w:shd w:val="clear" w:color="auto" w:fill="FFFFCC"/>
            <w:vAlign w:val="center"/>
          </w:tcPr>
          <w:p w14:paraId="4EE5FEE1" w14:textId="77777777" w:rsidR="00DA6F47" w:rsidRDefault="00DA6F47" w:rsidP="000A7841"/>
          <w:p w14:paraId="686FEE21" w14:textId="77777777" w:rsidR="00DA6F47" w:rsidRPr="00A45DB7" w:rsidRDefault="00DA6F47" w:rsidP="000A7841"/>
        </w:tc>
      </w:tr>
      <w:tr w:rsidR="00DA6F47" w:rsidRPr="00A45DB7" w14:paraId="7DF469A5" w14:textId="77777777" w:rsidTr="6F76BDB8">
        <w:trPr>
          <w:trHeight w:val="454"/>
        </w:trPr>
        <w:tc>
          <w:tcPr>
            <w:tcW w:w="4395" w:type="dxa"/>
            <w:vAlign w:val="center"/>
          </w:tcPr>
          <w:p w14:paraId="4C03952B" w14:textId="77777777" w:rsidR="00DA6F47" w:rsidRDefault="00DA6F47" w:rsidP="000A7841">
            <w:r>
              <w:t>Bauherrschaft</w:t>
            </w:r>
          </w:p>
          <w:p w14:paraId="407E5E86" w14:textId="77777777" w:rsidR="00DA6F47" w:rsidRDefault="00DA6F47" w:rsidP="000A7841">
            <w:r>
              <w:t>Strasse</w:t>
            </w:r>
          </w:p>
          <w:p w14:paraId="4AFD1498" w14:textId="77777777" w:rsidR="00DA6F47" w:rsidRPr="006B3139" w:rsidRDefault="00DA6F47" w:rsidP="000A7841">
            <w:r>
              <w:t>PLZ / Ort</w:t>
            </w:r>
          </w:p>
        </w:tc>
        <w:tc>
          <w:tcPr>
            <w:tcW w:w="5244" w:type="dxa"/>
            <w:shd w:val="clear" w:color="auto" w:fill="FFFFCC"/>
            <w:vAlign w:val="center"/>
          </w:tcPr>
          <w:p w14:paraId="6A0BE3DB" w14:textId="77777777" w:rsidR="00DA6F47" w:rsidRDefault="00DA6F47" w:rsidP="000A7841"/>
          <w:p w14:paraId="65314430" w14:textId="77777777" w:rsidR="00DA6F47" w:rsidRDefault="00DA6F47" w:rsidP="000A7841"/>
          <w:p w14:paraId="2E11DA67" w14:textId="77777777" w:rsidR="00DA6F47" w:rsidRPr="00A45DB7" w:rsidRDefault="00DA6F47" w:rsidP="000A7841"/>
        </w:tc>
      </w:tr>
      <w:tr w:rsidR="00DA6F47" w:rsidRPr="00A45DB7" w14:paraId="235097B1" w14:textId="77777777" w:rsidTr="6F76BDB8">
        <w:trPr>
          <w:trHeight w:val="454"/>
        </w:trPr>
        <w:tc>
          <w:tcPr>
            <w:tcW w:w="4395" w:type="dxa"/>
            <w:vAlign w:val="center"/>
          </w:tcPr>
          <w:p w14:paraId="2485E30B" w14:textId="77777777" w:rsidR="00DA6F47" w:rsidRDefault="00DA6F47" w:rsidP="000A7841">
            <w:r>
              <w:t>Referenzperson des Auftraggebers:</w:t>
            </w:r>
          </w:p>
          <w:p w14:paraId="3F63D977" w14:textId="77777777" w:rsidR="00DA6F47" w:rsidRDefault="00DA6F47" w:rsidP="000A7841">
            <w:r>
              <w:t>Vorname, Name</w:t>
            </w:r>
          </w:p>
          <w:p w14:paraId="749A741B" w14:textId="77777777" w:rsidR="00DA6F47" w:rsidRDefault="00DA6F47" w:rsidP="000A7841">
            <w:r>
              <w:t>Adresse</w:t>
            </w:r>
          </w:p>
          <w:p w14:paraId="646533C1" w14:textId="77777777" w:rsidR="00DA6F47" w:rsidRPr="006B3139" w:rsidRDefault="00DA6F47" w:rsidP="000A7841">
            <w:r>
              <w:t>Tel., E-Mail</w:t>
            </w:r>
          </w:p>
        </w:tc>
        <w:tc>
          <w:tcPr>
            <w:tcW w:w="5244" w:type="dxa"/>
            <w:shd w:val="clear" w:color="auto" w:fill="FFFFCC"/>
            <w:vAlign w:val="center"/>
          </w:tcPr>
          <w:p w14:paraId="197F6E5F" w14:textId="77777777" w:rsidR="00DA6F47" w:rsidRDefault="00DA6F47" w:rsidP="000A7841"/>
          <w:p w14:paraId="48BA04A2" w14:textId="77777777" w:rsidR="00DA6F47" w:rsidRPr="00A45DB7" w:rsidRDefault="00DA6F47" w:rsidP="000A7841"/>
        </w:tc>
      </w:tr>
      <w:tr w:rsidR="00DA6F47" w:rsidRPr="00A45DB7" w14:paraId="0D700D21" w14:textId="77777777" w:rsidTr="6F76BDB8">
        <w:trPr>
          <w:trHeight w:val="454"/>
        </w:trPr>
        <w:tc>
          <w:tcPr>
            <w:tcW w:w="4395" w:type="dxa"/>
            <w:vAlign w:val="center"/>
          </w:tcPr>
          <w:p w14:paraId="65D816CC" w14:textId="77777777" w:rsidR="00DA6F47" w:rsidRDefault="00DA6F47" w:rsidP="000A7841">
            <w:r w:rsidRPr="00C90935">
              <w:t xml:space="preserve">Honorarsumme der </w:t>
            </w:r>
            <w:r>
              <w:t>Unternehmung</w:t>
            </w:r>
          </w:p>
          <w:p w14:paraId="2DEF8479" w14:textId="77777777" w:rsidR="00DA6F47" w:rsidRDefault="00DA6F47" w:rsidP="000A7841">
            <w:r>
              <w:t>Zeitraum Planung</w:t>
            </w:r>
            <w:r w:rsidRPr="00C90935">
              <w:t xml:space="preserve"> (Beginn, Ende)</w:t>
            </w:r>
          </w:p>
        </w:tc>
        <w:tc>
          <w:tcPr>
            <w:tcW w:w="5244" w:type="dxa"/>
            <w:shd w:val="clear" w:color="auto" w:fill="FFFFCC"/>
            <w:vAlign w:val="center"/>
          </w:tcPr>
          <w:p w14:paraId="58B9F32B" w14:textId="77777777" w:rsidR="00DA6F47" w:rsidRDefault="00DA6F47" w:rsidP="000A7841"/>
          <w:p w14:paraId="70B290F5" w14:textId="77777777" w:rsidR="00DA6F47" w:rsidRPr="00A45DB7" w:rsidRDefault="00DA6F47" w:rsidP="000A7841"/>
        </w:tc>
      </w:tr>
      <w:tr w:rsidR="00DA6F47" w:rsidRPr="00A45DB7" w14:paraId="5333E16B" w14:textId="77777777" w:rsidTr="6F76BDB8">
        <w:trPr>
          <w:trHeight w:val="454"/>
        </w:trPr>
        <w:tc>
          <w:tcPr>
            <w:tcW w:w="4395" w:type="dxa"/>
            <w:vAlign w:val="center"/>
          </w:tcPr>
          <w:p w14:paraId="1EB463DC" w14:textId="2AFD5580" w:rsidR="00DA6F47" w:rsidRDefault="55CD8669" w:rsidP="000A7841">
            <w:r>
              <w:t>Investitionskosten</w:t>
            </w:r>
          </w:p>
          <w:p w14:paraId="0967C398" w14:textId="77777777" w:rsidR="00DA6F47" w:rsidRPr="00C90935" w:rsidRDefault="00DA6F47" w:rsidP="000A7841">
            <w:r>
              <w:t xml:space="preserve">Zeitraum Realisierung </w:t>
            </w:r>
            <w:r w:rsidRPr="00C90935">
              <w:t>(Beginn, Ende)</w:t>
            </w:r>
          </w:p>
        </w:tc>
        <w:tc>
          <w:tcPr>
            <w:tcW w:w="5244" w:type="dxa"/>
            <w:shd w:val="clear" w:color="auto" w:fill="FFFFCC"/>
            <w:vAlign w:val="center"/>
          </w:tcPr>
          <w:p w14:paraId="6CC75B6F" w14:textId="77777777" w:rsidR="00DA6F47" w:rsidRDefault="00DA6F47" w:rsidP="000A7841"/>
          <w:p w14:paraId="370B9A86" w14:textId="77777777" w:rsidR="00DA6F47" w:rsidRPr="00A45DB7" w:rsidRDefault="00DA6F47" w:rsidP="000A7841"/>
        </w:tc>
      </w:tr>
      <w:tr w:rsidR="00DA6F47" w:rsidRPr="00A45DB7" w14:paraId="77275AB0" w14:textId="77777777" w:rsidTr="6F76BDB8">
        <w:trPr>
          <w:trHeight w:val="454"/>
        </w:trPr>
        <w:tc>
          <w:tcPr>
            <w:tcW w:w="4395" w:type="dxa"/>
          </w:tcPr>
          <w:p w14:paraId="085B9E71" w14:textId="77777777" w:rsidR="00DA6F47" w:rsidRDefault="00DA6F47" w:rsidP="000A7841">
            <w:r>
              <w:t>Bearbeitete Phasen gem. SIA 112</w:t>
            </w:r>
          </w:p>
        </w:tc>
        <w:tc>
          <w:tcPr>
            <w:tcW w:w="5244" w:type="dxa"/>
            <w:shd w:val="clear" w:color="auto" w:fill="FFFFCC"/>
            <w:vAlign w:val="center"/>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6"/>
              <w:gridCol w:w="716"/>
              <w:gridCol w:w="716"/>
              <w:gridCol w:w="716"/>
              <w:gridCol w:w="716"/>
              <w:gridCol w:w="716"/>
              <w:gridCol w:w="717"/>
            </w:tblGrid>
            <w:tr w:rsidR="00E1405B" w14:paraId="168D2FA1" w14:textId="77777777" w:rsidTr="00E1405B">
              <w:tc>
                <w:tcPr>
                  <w:tcW w:w="716" w:type="dxa"/>
                </w:tcPr>
                <w:p w14:paraId="2FA6906E" w14:textId="27ED8D07"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bookmarkStart w:id="10" w:name="Kontrollkästchen10"/>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bookmarkEnd w:id="10"/>
                </w:p>
              </w:tc>
              <w:tc>
                <w:tcPr>
                  <w:tcW w:w="716" w:type="dxa"/>
                </w:tcPr>
                <w:p w14:paraId="23FF995D" w14:textId="5CCD4892"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p>
              </w:tc>
              <w:tc>
                <w:tcPr>
                  <w:tcW w:w="716" w:type="dxa"/>
                </w:tcPr>
                <w:p w14:paraId="1FAB509D" w14:textId="4A65F636"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p>
              </w:tc>
              <w:tc>
                <w:tcPr>
                  <w:tcW w:w="716" w:type="dxa"/>
                </w:tcPr>
                <w:p w14:paraId="0A4069FC" w14:textId="46298453"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p>
              </w:tc>
              <w:tc>
                <w:tcPr>
                  <w:tcW w:w="716" w:type="dxa"/>
                </w:tcPr>
                <w:p w14:paraId="642E9EF1" w14:textId="6E841C96"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p>
              </w:tc>
              <w:tc>
                <w:tcPr>
                  <w:tcW w:w="716" w:type="dxa"/>
                </w:tcPr>
                <w:p w14:paraId="6B947ECE" w14:textId="6DEBA811"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p>
              </w:tc>
              <w:tc>
                <w:tcPr>
                  <w:tcW w:w="717" w:type="dxa"/>
                </w:tcPr>
                <w:p w14:paraId="3AD19D52" w14:textId="5C64E3EB" w:rsidR="00E1405B" w:rsidRPr="00E1405B" w:rsidRDefault="00E1405B" w:rsidP="00E1405B">
                  <w:pPr>
                    <w:tabs>
                      <w:tab w:val="left" w:pos="465"/>
                      <w:tab w:val="left" w:pos="923"/>
                    </w:tabs>
                    <w:jc w:val="center"/>
                    <w:rPr>
                      <w:rFonts w:eastAsia="Wingdings" w:cs="Arial"/>
                    </w:rPr>
                  </w:pPr>
                  <w:r w:rsidRPr="00E1405B">
                    <w:rPr>
                      <w:rFonts w:eastAsia="Wingdings" w:cs="Arial"/>
                    </w:rPr>
                    <w:fldChar w:fldCharType="begin">
                      <w:ffData>
                        <w:name w:val="Kontrollkästchen10"/>
                        <w:enabled/>
                        <w:calcOnExit w:val="0"/>
                        <w:checkBox>
                          <w:sizeAuto/>
                          <w:default w:val="0"/>
                        </w:checkBox>
                      </w:ffData>
                    </w:fldChar>
                  </w:r>
                  <w:r w:rsidRPr="00E1405B">
                    <w:rPr>
                      <w:rFonts w:eastAsia="Wingdings" w:cs="Arial"/>
                    </w:rPr>
                    <w:instrText xml:space="preserve"> FORMCHECKBOX </w:instrText>
                  </w:r>
                  <w:r w:rsidRPr="00E1405B">
                    <w:rPr>
                      <w:rFonts w:eastAsia="Wingdings" w:cs="Arial"/>
                    </w:rPr>
                  </w:r>
                  <w:r w:rsidRPr="00E1405B">
                    <w:rPr>
                      <w:rFonts w:eastAsia="Wingdings" w:cs="Arial"/>
                    </w:rPr>
                    <w:fldChar w:fldCharType="end"/>
                  </w:r>
                </w:p>
              </w:tc>
            </w:tr>
            <w:tr w:rsidR="00E1405B" w14:paraId="55E7F06C" w14:textId="77777777" w:rsidTr="00E1405B">
              <w:tc>
                <w:tcPr>
                  <w:tcW w:w="716" w:type="dxa"/>
                </w:tcPr>
                <w:p w14:paraId="5472F6E2" w14:textId="0693192B" w:rsidR="00E1405B" w:rsidRPr="00E1405B" w:rsidRDefault="00E1405B" w:rsidP="00E1405B">
                  <w:pPr>
                    <w:tabs>
                      <w:tab w:val="left" w:pos="465"/>
                      <w:tab w:val="left" w:pos="923"/>
                    </w:tabs>
                    <w:jc w:val="center"/>
                    <w:rPr>
                      <w:rFonts w:eastAsia="Wingdings" w:cs="Arial"/>
                    </w:rPr>
                  </w:pPr>
                  <w:r>
                    <w:rPr>
                      <w:rFonts w:eastAsia="Wingdings" w:cs="Arial"/>
                    </w:rPr>
                    <w:t>31</w:t>
                  </w:r>
                </w:p>
              </w:tc>
              <w:tc>
                <w:tcPr>
                  <w:tcW w:w="716" w:type="dxa"/>
                </w:tcPr>
                <w:p w14:paraId="59760FF2" w14:textId="32F23D32" w:rsidR="00E1405B" w:rsidRPr="00E1405B" w:rsidRDefault="00E1405B" w:rsidP="00E1405B">
                  <w:pPr>
                    <w:tabs>
                      <w:tab w:val="left" w:pos="465"/>
                      <w:tab w:val="left" w:pos="923"/>
                    </w:tabs>
                    <w:jc w:val="center"/>
                    <w:rPr>
                      <w:rFonts w:eastAsia="Wingdings" w:cs="Arial"/>
                    </w:rPr>
                  </w:pPr>
                  <w:r>
                    <w:rPr>
                      <w:rFonts w:eastAsia="Wingdings" w:cs="Arial"/>
                    </w:rPr>
                    <w:t>32</w:t>
                  </w:r>
                </w:p>
              </w:tc>
              <w:tc>
                <w:tcPr>
                  <w:tcW w:w="716" w:type="dxa"/>
                </w:tcPr>
                <w:p w14:paraId="214E9A92" w14:textId="4D1B5ECF" w:rsidR="00E1405B" w:rsidRPr="00E1405B" w:rsidRDefault="00E1405B" w:rsidP="00E1405B">
                  <w:pPr>
                    <w:tabs>
                      <w:tab w:val="left" w:pos="465"/>
                      <w:tab w:val="left" w:pos="923"/>
                    </w:tabs>
                    <w:jc w:val="center"/>
                    <w:rPr>
                      <w:rFonts w:eastAsia="Wingdings" w:cs="Arial"/>
                    </w:rPr>
                  </w:pPr>
                  <w:r>
                    <w:rPr>
                      <w:rFonts w:eastAsia="Wingdings" w:cs="Arial"/>
                    </w:rPr>
                    <w:t>33</w:t>
                  </w:r>
                </w:p>
              </w:tc>
              <w:tc>
                <w:tcPr>
                  <w:tcW w:w="716" w:type="dxa"/>
                </w:tcPr>
                <w:p w14:paraId="5F8C9CD8" w14:textId="5C2C5720" w:rsidR="00E1405B" w:rsidRPr="00E1405B" w:rsidRDefault="00E1405B" w:rsidP="00E1405B">
                  <w:pPr>
                    <w:tabs>
                      <w:tab w:val="left" w:pos="465"/>
                      <w:tab w:val="left" w:pos="923"/>
                    </w:tabs>
                    <w:jc w:val="center"/>
                    <w:rPr>
                      <w:rFonts w:eastAsia="Wingdings" w:cs="Arial"/>
                    </w:rPr>
                  </w:pPr>
                  <w:r>
                    <w:rPr>
                      <w:rFonts w:eastAsia="Wingdings" w:cs="Arial"/>
                    </w:rPr>
                    <w:t>41</w:t>
                  </w:r>
                </w:p>
              </w:tc>
              <w:tc>
                <w:tcPr>
                  <w:tcW w:w="716" w:type="dxa"/>
                </w:tcPr>
                <w:p w14:paraId="3069E116" w14:textId="14B1B427" w:rsidR="00E1405B" w:rsidRPr="00E1405B" w:rsidRDefault="00E1405B" w:rsidP="00E1405B">
                  <w:pPr>
                    <w:tabs>
                      <w:tab w:val="left" w:pos="465"/>
                      <w:tab w:val="left" w:pos="923"/>
                    </w:tabs>
                    <w:jc w:val="center"/>
                    <w:rPr>
                      <w:rFonts w:eastAsia="Wingdings" w:cs="Arial"/>
                    </w:rPr>
                  </w:pPr>
                  <w:r>
                    <w:rPr>
                      <w:rFonts w:eastAsia="Wingdings" w:cs="Arial"/>
                    </w:rPr>
                    <w:t>51</w:t>
                  </w:r>
                </w:p>
              </w:tc>
              <w:tc>
                <w:tcPr>
                  <w:tcW w:w="716" w:type="dxa"/>
                </w:tcPr>
                <w:p w14:paraId="68ECE1EE" w14:textId="714CE353" w:rsidR="00E1405B" w:rsidRPr="00E1405B" w:rsidRDefault="00E1405B" w:rsidP="00E1405B">
                  <w:pPr>
                    <w:tabs>
                      <w:tab w:val="left" w:pos="465"/>
                      <w:tab w:val="left" w:pos="923"/>
                    </w:tabs>
                    <w:jc w:val="center"/>
                    <w:rPr>
                      <w:rFonts w:eastAsia="Wingdings" w:cs="Arial"/>
                    </w:rPr>
                  </w:pPr>
                  <w:r>
                    <w:rPr>
                      <w:rFonts w:eastAsia="Wingdings" w:cs="Arial"/>
                    </w:rPr>
                    <w:t>52</w:t>
                  </w:r>
                </w:p>
              </w:tc>
              <w:tc>
                <w:tcPr>
                  <w:tcW w:w="717" w:type="dxa"/>
                </w:tcPr>
                <w:p w14:paraId="62A4589A" w14:textId="4C07FAFE" w:rsidR="00E1405B" w:rsidRPr="00E1405B" w:rsidRDefault="00E1405B" w:rsidP="00E1405B">
                  <w:pPr>
                    <w:tabs>
                      <w:tab w:val="left" w:pos="465"/>
                      <w:tab w:val="left" w:pos="923"/>
                    </w:tabs>
                    <w:jc w:val="center"/>
                    <w:rPr>
                      <w:rFonts w:eastAsia="Wingdings" w:cs="Arial"/>
                    </w:rPr>
                  </w:pPr>
                  <w:r>
                    <w:rPr>
                      <w:rFonts w:eastAsia="Wingdings" w:cs="Arial"/>
                    </w:rPr>
                    <w:t>53</w:t>
                  </w:r>
                </w:p>
              </w:tc>
            </w:tr>
          </w:tbl>
          <w:p w14:paraId="57FF45D8" w14:textId="70BFE12E" w:rsidR="00E1405B" w:rsidRPr="00E1405B" w:rsidRDefault="00E1405B" w:rsidP="000A7841">
            <w:pPr>
              <w:tabs>
                <w:tab w:val="left" w:pos="465"/>
                <w:tab w:val="left" w:pos="923"/>
              </w:tabs>
              <w:rPr>
                <w:rFonts w:cs="Arial"/>
              </w:rPr>
            </w:pPr>
          </w:p>
        </w:tc>
      </w:tr>
      <w:tr w:rsidR="00DA6F47" w:rsidRPr="00A45DB7" w14:paraId="7882D0EC" w14:textId="77777777" w:rsidTr="6F76BDB8">
        <w:trPr>
          <w:trHeight w:val="454"/>
        </w:trPr>
        <w:tc>
          <w:tcPr>
            <w:tcW w:w="4395" w:type="dxa"/>
          </w:tcPr>
          <w:p w14:paraId="3BCF0F5E" w14:textId="77777777" w:rsidR="00DA6F47" w:rsidRPr="00C90935" w:rsidRDefault="00DA6F47" w:rsidP="00DD4D4A">
            <w:r w:rsidRPr="004E601C">
              <w:t>Begründung der Vergleichbarkeit dieses Referenzprojektes</w:t>
            </w:r>
            <w:r>
              <w:t xml:space="preserve"> in Stichworten.</w:t>
            </w:r>
          </w:p>
        </w:tc>
        <w:tc>
          <w:tcPr>
            <w:tcW w:w="5244" w:type="dxa"/>
            <w:shd w:val="clear" w:color="auto" w:fill="FFFFCC"/>
          </w:tcPr>
          <w:p w14:paraId="628AC061" w14:textId="77777777" w:rsidR="00DD4D4A" w:rsidRDefault="00DD4D4A" w:rsidP="00DD4D4A"/>
          <w:p w14:paraId="03E1FE60" w14:textId="77777777" w:rsidR="00DD4D4A" w:rsidRDefault="00DD4D4A" w:rsidP="00DD4D4A"/>
          <w:p w14:paraId="5E1BD097" w14:textId="77777777" w:rsidR="00DD4D4A" w:rsidRDefault="00DD4D4A" w:rsidP="00DD4D4A"/>
          <w:p w14:paraId="333B303E" w14:textId="77777777" w:rsidR="00DD4D4A" w:rsidRDefault="00DD4D4A" w:rsidP="00DD4D4A"/>
          <w:p w14:paraId="246DC427" w14:textId="77777777" w:rsidR="00DD4D4A" w:rsidRDefault="00DD4D4A" w:rsidP="00DD4D4A"/>
          <w:p w14:paraId="118D65B0" w14:textId="47C67B1C" w:rsidR="00DD4D4A" w:rsidRPr="00A45DB7" w:rsidRDefault="00DD4D4A" w:rsidP="00DD4D4A"/>
        </w:tc>
      </w:tr>
    </w:tbl>
    <w:p w14:paraId="0C8819EB" w14:textId="54CC48E1" w:rsidR="00DA6F47" w:rsidRDefault="00DA6F47" w:rsidP="00DA6F47">
      <w:pPr>
        <w:spacing w:before="0" w:after="0"/>
      </w:pPr>
    </w:p>
    <w:p w14:paraId="3F8B3454" w14:textId="77777777" w:rsidR="001D418A" w:rsidRDefault="001D418A" w:rsidP="00B21CEE">
      <w:pPr>
        <w:pStyle w:val="1"/>
        <w:sectPr w:rsidR="001D418A" w:rsidSect="002A2C36">
          <w:footerReference w:type="default" r:id="rId16"/>
          <w:pgSz w:w="11907" w:h="16840"/>
          <w:pgMar w:top="1560" w:right="1134" w:bottom="1134" w:left="1134" w:header="0" w:footer="642" w:gutter="0"/>
          <w:paperSrc w:first="4" w:other="4"/>
          <w:cols w:space="720"/>
          <w:docGrid w:linePitch="272"/>
        </w:sectPr>
      </w:pPr>
      <w:bookmarkStart w:id="11" w:name="_Toc94513856"/>
    </w:p>
    <w:p w14:paraId="4ED2279E" w14:textId="250739CA" w:rsidR="00630EE8" w:rsidRDefault="00630EE8" w:rsidP="00B65D97">
      <w:pPr>
        <w:pStyle w:val="1"/>
        <w:numPr>
          <w:ilvl w:val="0"/>
          <w:numId w:val="0"/>
        </w:numPr>
      </w:pPr>
      <w:r>
        <w:lastRenderedPageBreak/>
        <w:t>ZK</w:t>
      </w:r>
      <w:r w:rsidR="00BE3201">
        <w:t xml:space="preserve"> </w:t>
      </w:r>
      <w:r>
        <w:t xml:space="preserve">1: </w:t>
      </w:r>
      <w:r w:rsidR="00AC6706">
        <w:t>Preisangebot / Aufwandsschätzung</w:t>
      </w:r>
      <w:bookmarkEnd w:id="11"/>
    </w:p>
    <w:p w14:paraId="7CAF702C" w14:textId="6F2B3F88" w:rsidR="00A36AC6" w:rsidRDefault="00A37C40" w:rsidP="00CE445E">
      <w:pPr>
        <w:pStyle w:val="2"/>
        <w:numPr>
          <w:ilvl w:val="0"/>
          <w:numId w:val="0"/>
        </w:numPr>
        <w:spacing w:after="120"/>
      </w:pPr>
      <w:bookmarkStart w:id="12" w:name="_Toc94513857"/>
      <w:r>
        <w:t>Preisangebot nach Phasen</w:t>
      </w:r>
      <w:bookmarkEnd w:id="12"/>
    </w:p>
    <w:p w14:paraId="69313446" w14:textId="67DB0DFE" w:rsidR="00113BC9" w:rsidRDefault="00C20927" w:rsidP="00ED4AEB">
      <w:pPr>
        <w:pStyle w:val="Aufzhlung"/>
        <w:spacing w:before="60" w:after="60" w:line="240" w:lineRule="auto"/>
        <w:ind w:left="284"/>
      </w:pPr>
      <w:r>
        <w:t xml:space="preserve">Der Anbieter </w:t>
      </w:r>
      <w:r w:rsidR="008D5784">
        <w:t xml:space="preserve">hat die Phasen als Pauschale anzubieten. </w:t>
      </w:r>
    </w:p>
    <w:p w14:paraId="0E52C931" w14:textId="2F632ECA" w:rsidR="008D08B9" w:rsidRDefault="008D08B9" w:rsidP="00ED4AEB">
      <w:pPr>
        <w:pStyle w:val="Aufzhlung"/>
        <w:spacing w:before="60" w:after="60" w:line="240" w:lineRule="auto"/>
        <w:ind w:left="284"/>
      </w:pPr>
      <w:r>
        <w:t xml:space="preserve">Das Teilobjekt 3b (Sanierung der 900m3-Kammer von Kilchberg </w:t>
      </w:r>
      <w:r w:rsidR="001E6860">
        <w:t xml:space="preserve">soll nicht einbezogen werden. </w:t>
      </w:r>
    </w:p>
    <w:p w14:paraId="0B06CB7C" w14:textId="459A65B3" w:rsidR="001E6860" w:rsidRDefault="001E6860" w:rsidP="00ED4AEB">
      <w:pPr>
        <w:pStyle w:val="Aufzhlung"/>
        <w:spacing w:before="60" w:after="60" w:line="240" w:lineRule="auto"/>
        <w:ind w:left="284"/>
      </w:pPr>
      <w:r>
        <w:t xml:space="preserve">Der </w:t>
      </w:r>
      <w:proofErr w:type="spellStart"/>
      <w:r>
        <w:t>offertierte</w:t>
      </w:r>
      <w:proofErr w:type="spellEnd"/>
      <w:r>
        <w:t xml:space="preserve"> mittlere Stundensatz dient für allfällige Nachträge. </w:t>
      </w:r>
    </w:p>
    <w:tbl>
      <w:tblPr>
        <w:tblStyle w:val="Tabellenraster"/>
        <w:tblpPr w:leftFromText="141" w:rightFromText="141" w:vertAnchor="text" w:horzAnchor="margin" w:tblpY="19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
        <w:gridCol w:w="3864"/>
        <w:gridCol w:w="1252"/>
        <w:gridCol w:w="1016"/>
        <w:gridCol w:w="1417"/>
        <w:gridCol w:w="1809"/>
      </w:tblGrid>
      <w:tr w:rsidR="00945E50" w:rsidRPr="00A37C40" w14:paraId="12BDF2AD" w14:textId="77777777" w:rsidTr="004F25DB">
        <w:trPr>
          <w:trHeight w:val="737"/>
        </w:trPr>
        <w:tc>
          <w:tcPr>
            <w:tcW w:w="497" w:type="dxa"/>
            <w:shd w:val="clear" w:color="auto" w:fill="F2F2F2" w:themeFill="background1" w:themeFillShade="F2"/>
          </w:tcPr>
          <w:p w14:paraId="7F0E107D" w14:textId="77777777" w:rsidR="00945E50" w:rsidRPr="00A37C40" w:rsidRDefault="00945E50" w:rsidP="00B616F2">
            <w:pPr>
              <w:spacing w:after="0"/>
              <w:rPr>
                <w:b/>
                <w:bCs/>
              </w:rPr>
            </w:pPr>
          </w:p>
        </w:tc>
        <w:tc>
          <w:tcPr>
            <w:tcW w:w="3864" w:type="dxa"/>
            <w:shd w:val="clear" w:color="auto" w:fill="F2F2F2" w:themeFill="background1" w:themeFillShade="F2"/>
          </w:tcPr>
          <w:p w14:paraId="599B865E" w14:textId="77777777" w:rsidR="00945E50" w:rsidRPr="00A37C40" w:rsidRDefault="00945E50" w:rsidP="00B616F2">
            <w:pPr>
              <w:spacing w:after="0"/>
              <w:rPr>
                <w:b/>
                <w:bCs/>
              </w:rPr>
            </w:pPr>
          </w:p>
        </w:tc>
        <w:tc>
          <w:tcPr>
            <w:tcW w:w="1252" w:type="dxa"/>
            <w:shd w:val="clear" w:color="auto" w:fill="F2F2F2" w:themeFill="background1" w:themeFillShade="F2"/>
            <w:vAlign w:val="center"/>
          </w:tcPr>
          <w:p w14:paraId="3E7EA0D6" w14:textId="77777777" w:rsidR="00945E50" w:rsidRPr="00A37C40" w:rsidRDefault="00945E50" w:rsidP="00B616F2">
            <w:pPr>
              <w:spacing w:after="0"/>
              <w:jc w:val="center"/>
              <w:rPr>
                <w:b/>
                <w:bCs/>
              </w:rPr>
            </w:pPr>
            <w:r w:rsidRPr="00A37C40">
              <w:rPr>
                <w:b/>
                <w:bCs/>
              </w:rPr>
              <w:t>Leistungs-anteil</w:t>
            </w:r>
          </w:p>
        </w:tc>
        <w:tc>
          <w:tcPr>
            <w:tcW w:w="1016" w:type="dxa"/>
            <w:shd w:val="clear" w:color="auto" w:fill="F2F2F2" w:themeFill="background1" w:themeFillShade="F2"/>
            <w:vAlign w:val="center"/>
          </w:tcPr>
          <w:p w14:paraId="1AECFFAC" w14:textId="77777777" w:rsidR="00945E50" w:rsidRPr="00A37C40" w:rsidRDefault="00945E50" w:rsidP="00B616F2">
            <w:pPr>
              <w:spacing w:after="0"/>
              <w:jc w:val="center"/>
              <w:rPr>
                <w:b/>
                <w:bCs/>
              </w:rPr>
            </w:pPr>
            <w:r w:rsidRPr="00A37C40">
              <w:rPr>
                <w:b/>
                <w:bCs/>
              </w:rPr>
              <w:t>Anzahl Stunden</w:t>
            </w:r>
          </w:p>
        </w:tc>
        <w:tc>
          <w:tcPr>
            <w:tcW w:w="1417" w:type="dxa"/>
            <w:shd w:val="clear" w:color="auto" w:fill="F2F2F2" w:themeFill="background1" w:themeFillShade="F2"/>
            <w:vAlign w:val="center"/>
          </w:tcPr>
          <w:p w14:paraId="1119195E" w14:textId="77777777" w:rsidR="00945E50" w:rsidRPr="00A37C40" w:rsidRDefault="00945E50" w:rsidP="00B616F2">
            <w:pPr>
              <w:spacing w:after="0"/>
              <w:jc w:val="center"/>
              <w:rPr>
                <w:b/>
                <w:bCs/>
              </w:rPr>
            </w:pPr>
            <w:r w:rsidRPr="00A37C40">
              <w:rPr>
                <w:b/>
                <w:bCs/>
              </w:rPr>
              <w:t>Mittlerer Stundensatz</w:t>
            </w:r>
          </w:p>
        </w:tc>
        <w:tc>
          <w:tcPr>
            <w:tcW w:w="1809" w:type="dxa"/>
            <w:shd w:val="clear" w:color="auto" w:fill="F2F2F2" w:themeFill="background1" w:themeFillShade="F2"/>
            <w:vAlign w:val="center"/>
          </w:tcPr>
          <w:p w14:paraId="0AEEE140" w14:textId="77777777" w:rsidR="00945E50" w:rsidRDefault="00945E50" w:rsidP="00B616F2">
            <w:pPr>
              <w:spacing w:after="0"/>
              <w:jc w:val="center"/>
              <w:rPr>
                <w:b/>
                <w:bCs/>
              </w:rPr>
            </w:pPr>
            <w:r w:rsidRPr="00A37C40">
              <w:rPr>
                <w:b/>
                <w:bCs/>
              </w:rPr>
              <w:t>Eingabesumme</w:t>
            </w:r>
          </w:p>
          <w:p w14:paraId="09440D46" w14:textId="77777777" w:rsidR="00945E50" w:rsidRPr="00A37C40" w:rsidRDefault="00945E50" w:rsidP="00B616F2">
            <w:pPr>
              <w:spacing w:after="0"/>
              <w:jc w:val="center"/>
              <w:rPr>
                <w:b/>
                <w:bCs/>
              </w:rPr>
            </w:pPr>
            <w:r>
              <w:rPr>
                <w:b/>
                <w:bCs/>
              </w:rPr>
              <w:t>(Pauschale)</w:t>
            </w:r>
          </w:p>
        </w:tc>
      </w:tr>
      <w:tr w:rsidR="00945E50" w14:paraId="68DCFD70" w14:textId="77777777" w:rsidTr="004F25DB">
        <w:trPr>
          <w:trHeight w:val="454"/>
        </w:trPr>
        <w:tc>
          <w:tcPr>
            <w:tcW w:w="497" w:type="dxa"/>
          </w:tcPr>
          <w:p w14:paraId="1C138BD3" w14:textId="77777777" w:rsidR="00945E50" w:rsidRDefault="00945E50" w:rsidP="00B616F2">
            <w:pPr>
              <w:spacing w:after="0"/>
            </w:pPr>
          </w:p>
        </w:tc>
        <w:tc>
          <w:tcPr>
            <w:tcW w:w="3864" w:type="dxa"/>
          </w:tcPr>
          <w:p w14:paraId="34E7E13D" w14:textId="77777777" w:rsidR="00945E50" w:rsidRDefault="00945E50" w:rsidP="00B616F2">
            <w:pPr>
              <w:spacing w:after="0"/>
            </w:pPr>
          </w:p>
        </w:tc>
        <w:tc>
          <w:tcPr>
            <w:tcW w:w="1252" w:type="dxa"/>
          </w:tcPr>
          <w:p w14:paraId="3EB8B4DB" w14:textId="77777777" w:rsidR="00945E50" w:rsidRDefault="00945E50" w:rsidP="00B616F2">
            <w:pPr>
              <w:spacing w:after="0"/>
              <w:jc w:val="center"/>
            </w:pPr>
            <w:r>
              <w:t>[%]</w:t>
            </w:r>
          </w:p>
        </w:tc>
        <w:tc>
          <w:tcPr>
            <w:tcW w:w="1016" w:type="dxa"/>
          </w:tcPr>
          <w:p w14:paraId="4EFF0B47" w14:textId="77777777" w:rsidR="00945E50" w:rsidRDefault="00945E50" w:rsidP="00B616F2">
            <w:pPr>
              <w:spacing w:after="0"/>
              <w:jc w:val="center"/>
            </w:pPr>
            <w:r>
              <w:t>[h]</w:t>
            </w:r>
          </w:p>
        </w:tc>
        <w:tc>
          <w:tcPr>
            <w:tcW w:w="1417" w:type="dxa"/>
          </w:tcPr>
          <w:p w14:paraId="296074D7" w14:textId="77777777" w:rsidR="00945E50" w:rsidRDefault="00945E50" w:rsidP="00B616F2">
            <w:pPr>
              <w:spacing w:after="0"/>
              <w:jc w:val="center"/>
            </w:pPr>
            <w:r>
              <w:t>[CHF/h]</w:t>
            </w:r>
          </w:p>
        </w:tc>
        <w:tc>
          <w:tcPr>
            <w:tcW w:w="1809" w:type="dxa"/>
          </w:tcPr>
          <w:p w14:paraId="746F31F8" w14:textId="77777777" w:rsidR="00945E50" w:rsidRDefault="00945E50" w:rsidP="00B616F2">
            <w:pPr>
              <w:spacing w:after="0"/>
              <w:jc w:val="center"/>
            </w:pPr>
            <w:r>
              <w:t>[CHF]</w:t>
            </w:r>
          </w:p>
        </w:tc>
      </w:tr>
      <w:tr w:rsidR="00945E50" w:rsidRPr="006F4BE8" w14:paraId="7F99F0AA" w14:textId="77777777" w:rsidTr="004F25DB">
        <w:trPr>
          <w:trHeight w:val="340"/>
        </w:trPr>
        <w:tc>
          <w:tcPr>
            <w:tcW w:w="497" w:type="dxa"/>
            <w:shd w:val="clear" w:color="auto" w:fill="F2F2F2" w:themeFill="background1" w:themeFillShade="F2"/>
            <w:vAlign w:val="center"/>
          </w:tcPr>
          <w:p w14:paraId="00F3A5C1" w14:textId="77777777" w:rsidR="00945E50" w:rsidRPr="006F4BE8" w:rsidRDefault="00945E50" w:rsidP="00B616F2">
            <w:pPr>
              <w:rPr>
                <w:b/>
                <w:bCs/>
              </w:rPr>
            </w:pPr>
            <w:r w:rsidRPr="006F4BE8">
              <w:rPr>
                <w:b/>
                <w:bCs/>
              </w:rPr>
              <w:t>3</w:t>
            </w:r>
          </w:p>
        </w:tc>
        <w:tc>
          <w:tcPr>
            <w:tcW w:w="3864" w:type="dxa"/>
            <w:shd w:val="clear" w:color="auto" w:fill="F2F2F2" w:themeFill="background1" w:themeFillShade="F2"/>
            <w:vAlign w:val="center"/>
          </w:tcPr>
          <w:p w14:paraId="1E2A9E74" w14:textId="77777777" w:rsidR="00945E50" w:rsidRPr="006F4BE8" w:rsidRDefault="00945E50" w:rsidP="00B616F2">
            <w:pPr>
              <w:rPr>
                <w:b/>
                <w:bCs/>
              </w:rPr>
            </w:pPr>
            <w:r w:rsidRPr="006F4BE8">
              <w:rPr>
                <w:b/>
                <w:bCs/>
              </w:rPr>
              <w:t>Projektierung</w:t>
            </w:r>
          </w:p>
        </w:tc>
        <w:tc>
          <w:tcPr>
            <w:tcW w:w="1252" w:type="dxa"/>
            <w:shd w:val="clear" w:color="auto" w:fill="F2F2F2" w:themeFill="background1" w:themeFillShade="F2"/>
            <w:vAlign w:val="center"/>
          </w:tcPr>
          <w:p w14:paraId="640D8A9A" w14:textId="77777777" w:rsidR="00945E50" w:rsidRPr="006F4BE8" w:rsidRDefault="00945E50" w:rsidP="00B616F2">
            <w:pPr>
              <w:jc w:val="center"/>
              <w:rPr>
                <w:b/>
                <w:bCs/>
              </w:rPr>
            </w:pPr>
          </w:p>
        </w:tc>
        <w:tc>
          <w:tcPr>
            <w:tcW w:w="1016" w:type="dxa"/>
            <w:shd w:val="clear" w:color="auto" w:fill="F2F2F2" w:themeFill="background1" w:themeFillShade="F2"/>
            <w:vAlign w:val="center"/>
          </w:tcPr>
          <w:p w14:paraId="768B1FB4" w14:textId="77777777" w:rsidR="00945E50" w:rsidRPr="006F4BE8" w:rsidRDefault="00945E50" w:rsidP="00B616F2">
            <w:pPr>
              <w:jc w:val="center"/>
              <w:rPr>
                <w:b/>
                <w:bCs/>
              </w:rPr>
            </w:pPr>
          </w:p>
        </w:tc>
        <w:tc>
          <w:tcPr>
            <w:tcW w:w="1417" w:type="dxa"/>
            <w:shd w:val="clear" w:color="auto" w:fill="F2F2F2" w:themeFill="background1" w:themeFillShade="F2"/>
            <w:vAlign w:val="center"/>
          </w:tcPr>
          <w:p w14:paraId="524C382C" w14:textId="77777777" w:rsidR="00945E50" w:rsidRPr="006F4BE8" w:rsidRDefault="00945E50" w:rsidP="00B616F2">
            <w:pPr>
              <w:jc w:val="center"/>
              <w:rPr>
                <w:b/>
                <w:bCs/>
              </w:rPr>
            </w:pPr>
          </w:p>
        </w:tc>
        <w:tc>
          <w:tcPr>
            <w:tcW w:w="1809" w:type="dxa"/>
            <w:shd w:val="clear" w:color="auto" w:fill="F2F2F2" w:themeFill="background1" w:themeFillShade="F2"/>
            <w:vAlign w:val="center"/>
          </w:tcPr>
          <w:p w14:paraId="5113CC85" w14:textId="77777777" w:rsidR="00945E50" w:rsidRPr="006F4BE8" w:rsidRDefault="00945E50" w:rsidP="00B616F2">
            <w:pPr>
              <w:jc w:val="right"/>
              <w:rPr>
                <w:b/>
                <w:bCs/>
              </w:rPr>
            </w:pPr>
          </w:p>
        </w:tc>
      </w:tr>
      <w:tr w:rsidR="00945E50" w14:paraId="0A984DD5" w14:textId="77777777" w:rsidTr="004F25DB">
        <w:trPr>
          <w:trHeight w:val="340"/>
        </w:trPr>
        <w:tc>
          <w:tcPr>
            <w:tcW w:w="497" w:type="dxa"/>
            <w:vAlign w:val="center"/>
          </w:tcPr>
          <w:p w14:paraId="4FB2AE9B" w14:textId="77777777" w:rsidR="00945E50" w:rsidRDefault="00945E50" w:rsidP="00B616F2">
            <w:r>
              <w:t>31</w:t>
            </w:r>
          </w:p>
        </w:tc>
        <w:tc>
          <w:tcPr>
            <w:tcW w:w="3864" w:type="dxa"/>
            <w:vAlign w:val="center"/>
          </w:tcPr>
          <w:p w14:paraId="14E14C19" w14:textId="77777777" w:rsidR="00945E50" w:rsidRDefault="00945E50" w:rsidP="00B616F2">
            <w:r>
              <w:t>Vorprojekt</w:t>
            </w:r>
          </w:p>
        </w:tc>
        <w:tc>
          <w:tcPr>
            <w:tcW w:w="1252" w:type="dxa"/>
            <w:shd w:val="clear" w:color="auto" w:fill="FFFFCC"/>
            <w:vAlign w:val="center"/>
          </w:tcPr>
          <w:p w14:paraId="2231221E" w14:textId="77777777" w:rsidR="00945E50" w:rsidRDefault="00945E50" w:rsidP="00B616F2">
            <w:pPr>
              <w:jc w:val="center"/>
            </w:pPr>
          </w:p>
        </w:tc>
        <w:tc>
          <w:tcPr>
            <w:tcW w:w="1016" w:type="dxa"/>
            <w:shd w:val="clear" w:color="auto" w:fill="FFFFCC"/>
            <w:vAlign w:val="center"/>
          </w:tcPr>
          <w:p w14:paraId="51F693DE" w14:textId="77777777" w:rsidR="00945E50" w:rsidRDefault="00945E50" w:rsidP="00B616F2">
            <w:pPr>
              <w:jc w:val="center"/>
            </w:pPr>
          </w:p>
        </w:tc>
        <w:tc>
          <w:tcPr>
            <w:tcW w:w="1417" w:type="dxa"/>
            <w:shd w:val="clear" w:color="auto" w:fill="FFFFCC"/>
            <w:vAlign w:val="center"/>
          </w:tcPr>
          <w:p w14:paraId="7B93839C" w14:textId="77777777" w:rsidR="00945E50" w:rsidRDefault="00945E50" w:rsidP="00B616F2">
            <w:pPr>
              <w:jc w:val="center"/>
            </w:pPr>
          </w:p>
        </w:tc>
        <w:tc>
          <w:tcPr>
            <w:tcW w:w="1809" w:type="dxa"/>
            <w:shd w:val="clear" w:color="auto" w:fill="FFFFCC"/>
            <w:vAlign w:val="center"/>
          </w:tcPr>
          <w:p w14:paraId="652D0150" w14:textId="77777777" w:rsidR="00945E50" w:rsidRDefault="00945E50" w:rsidP="00B616F2">
            <w:pPr>
              <w:jc w:val="right"/>
            </w:pPr>
          </w:p>
        </w:tc>
      </w:tr>
      <w:tr w:rsidR="00945E50" w14:paraId="16206FC0" w14:textId="77777777" w:rsidTr="004F25DB">
        <w:trPr>
          <w:trHeight w:val="340"/>
        </w:trPr>
        <w:tc>
          <w:tcPr>
            <w:tcW w:w="497" w:type="dxa"/>
            <w:vAlign w:val="center"/>
          </w:tcPr>
          <w:p w14:paraId="0FEE89D9" w14:textId="77777777" w:rsidR="00945E50" w:rsidRDefault="00945E50" w:rsidP="00B616F2">
            <w:r>
              <w:t>32</w:t>
            </w:r>
          </w:p>
        </w:tc>
        <w:tc>
          <w:tcPr>
            <w:tcW w:w="3864" w:type="dxa"/>
            <w:vAlign w:val="center"/>
          </w:tcPr>
          <w:p w14:paraId="4D2AF66A" w14:textId="77777777" w:rsidR="00945E50" w:rsidRDefault="00945E50" w:rsidP="00B616F2">
            <w:r>
              <w:t>Bauprojekt</w:t>
            </w:r>
          </w:p>
        </w:tc>
        <w:tc>
          <w:tcPr>
            <w:tcW w:w="1252" w:type="dxa"/>
            <w:shd w:val="clear" w:color="auto" w:fill="FFFFCC"/>
            <w:vAlign w:val="center"/>
          </w:tcPr>
          <w:p w14:paraId="043C1D46" w14:textId="77777777" w:rsidR="00945E50" w:rsidRDefault="00945E50" w:rsidP="00B616F2">
            <w:pPr>
              <w:jc w:val="center"/>
            </w:pPr>
          </w:p>
        </w:tc>
        <w:tc>
          <w:tcPr>
            <w:tcW w:w="1016" w:type="dxa"/>
            <w:shd w:val="clear" w:color="auto" w:fill="FFFFCC"/>
            <w:vAlign w:val="center"/>
          </w:tcPr>
          <w:p w14:paraId="113BB4F7" w14:textId="77777777" w:rsidR="00945E50" w:rsidRDefault="00945E50" w:rsidP="00B616F2">
            <w:pPr>
              <w:jc w:val="center"/>
            </w:pPr>
          </w:p>
        </w:tc>
        <w:tc>
          <w:tcPr>
            <w:tcW w:w="1417" w:type="dxa"/>
            <w:shd w:val="clear" w:color="auto" w:fill="FFFFCC"/>
            <w:vAlign w:val="center"/>
          </w:tcPr>
          <w:p w14:paraId="3A9A137D" w14:textId="77777777" w:rsidR="00945E50" w:rsidRDefault="00945E50" w:rsidP="00B616F2">
            <w:pPr>
              <w:jc w:val="center"/>
            </w:pPr>
          </w:p>
        </w:tc>
        <w:tc>
          <w:tcPr>
            <w:tcW w:w="1809" w:type="dxa"/>
            <w:shd w:val="clear" w:color="auto" w:fill="FFFFCC"/>
            <w:vAlign w:val="center"/>
          </w:tcPr>
          <w:p w14:paraId="43EA7F3F" w14:textId="77777777" w:rsidR="00945E50" w:rsidRDefault="00945E50" w:rsidP="00B616F2">
            <w:pPr>
              <w:jc w:val="right"/>
            </w:pPr>
          </w:p>
        </w:tc>
      </w:tr>
      <w:tr w:rsidR="00945E50" w14:paraId="60C15CD5" w14:textId="77777777" w:rsidTr="004F25DB">
        <w:trPr>
          <w:trHeight w:val="340"/>
        </w:trPr>
        <w:tc>
          <w:tcPr>
            <w:tcW w:w="497" w:type="dxa"/>
            <w:vAlign w:val="center"/>
          </w:tcPr>
          <w:p w14:paraId="756BE6BF" w14:textId="77777777" w:rsidR="00945E50" w:rsidRDefault="00945E50" w:rsidP="00B616F2">
            <w:r>
              <w:t>33</w:t>
            </w:r>
          </w:p>
        </w:tc>
        <w:tc>
          <w:tcPr>
            <w:tcW w:w="3864" w:type="dxa"/>
            <w:vAlign w:val="center"/>
          </w:tcPr>
          <w:p w14:paraId="478030F6" w14:textId="77777777" w:rsidR="00945E50" w:rsidRDefault="00945E50" w:rsidP="00B616F2">
            <w:r>
              <w:t xml:space="preserve">Bewilligungsverfahren / </w:t>
            </w:r>
          </w:p>
          <w:p w14:paraId="1BE325B6" w14:textId="77777777" w:rsidR="00945E50" w:rsidRDefault="00945E50" w:rsidP="00B616F2">
            <w:r>
              <w:t>Auflageprojekt</w:t>
            </w:r>
          </w:p>
        </w:tc>
        <w:tc>
          <w:tcPr>
            <w:tcW w:w="1252" w:type="dxa"/>
            <w:shd w:val="clear" w:color="auto" w:fill="FFFFCC"/>
            <w:vAlign w:val="center"/>
          </w:tcPr>
          <w:p w14:paraId="742A7082" w14:textId="77777777" w:rsidR="00945E50" w:rsidRDefault="00945E50" w:rsidP="00B616F2">
            <w:pPr>
              <w:jc w:val="center"/>
            </w:pPr>
          </w:p>
        </w:tc>
        <w:tc>
          <w:tcPr>
            <w:tcW w:w="1016" w:type="dxa"/>
            <w:shd w:val="clear" w:color="auto" w:fill="FFFFCC"/>
            <w:vAlign w:val="center"/>
          </w:tcPr>
          <w:p w14:paraId="1B2B30AD" w14:textId="77777777" w:rsidR="00945E50" w:rsidRDefault="00945E50" w:rsidP="00B616F2">
            <w:pPr>
              <w:jc w:val="center"/>
            </w:pPr>
          </w:p>
        </w:tc>
        <w:tc>
          <w:tcPr>
            <w:tcW w:w="1417" w:type="dxa"/>
            <w:shd w:val="clear" w:color="auto" w:fill="FFFFCC"/>
            <w:vAlign w:val="center"/>
          </w:tcPr>
          <w:p w14:paraId="62F723A7" w14:textId="77777777" w:rsidR="00945E50" w:rsidRDefault="00945E50" w:rsidP="00B616F2">
            <w:pPr>
              <w:jc w:val="center"/>
            </w:pPr>
          </w:p>
        </w:tc>
        <w:tc>
          <w:tcPr>
            <w:tcW w:w="1809" w:type="dxa"/>
            <w:shd w:val="clear" w:color="auto" w:fill="FFFFCC"/>
            <w:vAlign w:val="center"/>
          </w:tcPr>
          <w:p w14:paraId="3E1FB075" w14:textId="77777777" w:rsidR="00945E50" w:rsidRDefault="00945E50" w:rsidP="00B616F2">
            <w:pPr>
              <w:jc w:val="right"/>
            </w:pPr>
          </w:p>
        </w:tc>
      </w:tr>
      <w:tr w:rsidR="00945E50" w:rsidRPr="006D7F31" w14:paraId="4CB4CF6E" w14:textId="77777777" w:rsidTr="004F25DB">
        <w:trPr>
          <w:trHeight w:val="340"/>
        </w:trPr>
        <w:tc>
          <w:tcPr>
            <w:tcW w:w="497" w:type="dxa"/>
            <w:shd w:val="clear" w:color="auto" w:fill="F2F2F2" w:themeFill="background1" w:themeFillShade="F2"/>
            <w:vAlign w:val="center"/>
          </w:tcPr>
          <w:p w14:paraId="75133988" w14:textId="77777777" w:rsidR="00945E50" w:rsidRPr="006D7F31" w:rsidRDefault="00945E50" w:rsidP="00B616F2">
            <w:pPr>
              <w:rPr>
                <w:b/>
                <w:bCs/>
              </w:rPr>
            </w:pPr>
            <w:r w:rsidRPr="006D7F31">
              <w:rPr>
                <w:b/>
                <w:bCs/>
              </w:rPr>
              <w:t>4</w:t>
            </w:r>
          </w:p>
        </w:tc>
        <w:tc>
          <w:tcPr>
            <w:tcW w:w="3864" w:type="dxa"/>
            <w:shd w:val="clear" w:color="auto" w:fill="F2F2F2" w:themeFill="background1" w:themeFillShade="F2"/>
            <w:vAlign w:val="center"/>
          </w:tcPr>
          <w:p w14:paraId="7D9314A8" w14:textId="77777777" w:rsidR="00945E50" w:rsidRPr="006D7F31" w:rsidRDefault="00945E50" w:rsidP="00B616F2">
            <w:pPr>
              <w:rPr>
                <w:b/>
                <w:bCs/>
              </w:rPr>
            </w:pPr>
            <w:r w:rsidRPr="006D7F31">
              <w:rPr>
                <w:b/>
                <w:bCs/>
              </w:rPr>
              <w:t>Ausschreibung</w:t>
            </w:r>
          </w:p>
        </w:tc>
        <w:tc>
          <w:tcPr>
            <w:tcW w:w="1252" w:type="dxa"/>
            <w:shd w:val="clear" w:color="auto" w:fill="F2F2F2" w:themeFill="background1" w:themeFillShade="F2"/>
            <w:vAlign w:val="center"/>
          </w:tcPr>
          <w:p w14:paraId="0E8C73C9" w14:textId="77777777" w:rsidR="00945E50" w:rsidRPr="006D7F31" w:rsidRDefault="00945E50" w:rsidP="00B616F2">
            <w:pPr>
              <w:jc w:val="center"/>
              <w:rPr>
                <w:b/>
                <w:bCs/>
              </w:rPr>
            </w:pPr>
          </w:p>
        </w:tc>
        <w:tc>
          <w:tcPr>
            <w:tcW w:w="1016" w:type="dxa"/>
            <w:shd w:val="clear" w:color="auto" w:fill="F2F2F2" w:themeFill="background1" w:themeFillShade="F2"/>
            <w:vAlign w:val="center"/>
          </w:tcPr>
          <w:p w14:paraId="3D429826" w14:textId="77777777" w:rsidR="00945E50" w:rsidRPr="006D7F31" w:rsidRDefault="00945E50" w:rsidP="00B616F2">
            <w:pPr>
              <w:jc w:val="center"/>
              <w:rPr>
                <w:b/>
                <w:bCs/>
              </w:rPr>
            </w:pPr>
          </w:p>
        </w:tc>
        <w:tc>
          <w:tcPr>
            <w:tcW w:w="1417" w:type="dxa"/>
            <w:shd w:val="clear" w:color="auto" w:fill="F2F2F2" w:themeFill="background1" w:themeFillShade="F2"/>
            <w:vAlign w:val="center"/>
          </w:tcPr>
          <w:p w14:paraId="3ED3B123" w14:textId="77777777" w:rsidR="00945E50" w:rsidRPr="006D7F31" w:rsidRDefault="00945E50" w:rsidP="00B616F2">
            <w:pPr>
              <w:jc w:val="center"/>
              <w:rPr>
                <w:b/>
                <w:bCs/>
              </w:rPr>
            </w:pPr>
          </w:p>
        </w:tc>
        <w:tc>
          <w:tcPr>
            <w:tcW w:w="1809" w:type="dxa"/>
            <w:shd w:val="clear" w:color="auto" w:fill="F2F2F2" w:themeFill="background1" w:themeFillShade="F2"/>
            <w:vAlign w:val="center"/>
          </w:tcPr>
          <w:p w14:paraId="5A3F628E" w14:textId="77777777" w:rsidR="00945E50" w:rsidRPr="006D7F31" w:rsidRDefault="00945E50" w:rsidP="00B616F2">
            <w:pPr>
              <w:jc w:val="right"/>
              <w:rPr>
                <w:b/>
                <w:bCs/>
              </w:rPr>
            </w:pPr>
          </w:p>
        </w:tc>
      </w:tr>
      <w:tr w:rsidR="00945E50" w14:paraId="62BFDB04" w14:textId="77777777" w:rsidTr="004F25DB">
        <w:trPr>
          <w:trHeight w:val="340"/>
        </w:trPr>
        <w:tc>
          <w:tcPr>
            <w:tcW w:w="497" w:type="dxa"/>
            <w:vAlign w:val="center"/>
          </w:tcPr>
          <w:p w14:paraId="4F8693BD" w14:textId="77777777" w:rsidR="00945E50" w:rsidRDefault="00945E50" w:rsidP="00B616F2">
            <w:r>
              <w:t>41</w:t>
            </w:r>
          </w:p>
        </w:tc>
        <w:tc>
          <w:tcPr>
            <w:tcW w:w="3864" w:type="dxa"/>
            <w:vAlign w:val="center"/>
          </w:tcPr>
          <w:p w14:paraId="78DE9F43" w14:textId="77777777" w:rsidR="00945E50" w:rsidRDefault="00945E50" w:rsidP="00B616F2">
            <w:r w:rsidRPr="00B9479F">
              <w:t xml:space="preserve">Ausschreibung, </w:t>
            </w:r>
            <w:proofErr w:type="spellStart"/>
            <w:r w:rsidRPr="00B9479F">
              <w:t>Offertvergleich</w:t>
            </w:r>
            <w:proofErr w:type="spellEnd"/>
            <w:r w:rsidRPr="00B9479F">
              <w:t>, Vergabeantrag</w:t>
            </w:r>
          </w:p>
        </w:tc>
        <w:tc>
          <w:tcPr>
            <w:tcW w:w="1252" w:type="dxa"/>
            <w:shd w:val="clear" w:color="auto" w:fill="FFFFCC"/>
            <w:vAlign w:val="center"/>
          </w:tcPr>
          <w:p w14:paraId="0F90B2DF" w14:textId="77777777" w:rsidR="00945E50" w:rsidRDefault="00945E50" w:rsidP="00B616F2">
            <w:pPr>
              <w:jc w:val="center"/>
            </w:pPr>
          </w:p>
        </w:tc>
        <w:tc>
          <w:tcPr>
            <w:tcW w:w="1016" w:type="dxa"/>
            <w:shd w:val="clear" w:color="auto" w:fill="FFFFCC"/>
            <w:vAlign w:val="center"/>
          </w:tcPr>
          <w:p w14:paraId="3D2ACD49" w14:textId="77777777" w:rsidR="00945E50" w:rsidRDefault="00945E50" w:rsidP="00B616F2">
            <w:pPr>
              <w:jc w:val="center"/>
            </w:pPr>
          </w:p>
        </w:tc>
        <w:tc>
          <w:tcPr>
            <w:tcW w:w="1417" w:type="dxa"/>
            <w:shd w:val="clear" w:color="auto" w:fill="FFFFCC"/>
            <w:vAlign w:val="center"/>
          </w:tcPr>
          <w:p w14:paraId="2E122CCE" w14:textId="77777777" w:rsidR="00945E50" w:rsidRDefault="00945E50" w:rsidP="00B616F2">
            <w:pPr>
              <w:jc w:val="center"/>
            </w:pPr>
          </w:p>
        </w:tc>
        <w:tc>
          <w:tcPr>
            <w:tcW w:w="1809" w:type="dxa"/>
            <w:shd w:val="clear" w:color="auto" w:fill="FFFFCC"/>
            <w:vAlign w:val="center"/>
          </w:tcPr>
          <w:p w14:paraId="0A4DB906" w14:textId="77777777" w:rsidR="00945E50" w:rsidRDefault="00945E50" w:rsidP="00B616F2">
            <w:pPr>
              <w:jc w:val="right"/>
            </w:pPr>
          </w:p>
        </w:tc>
      </w:tr>
      <w:tr w:rsidR="00945E50" w:rsidRPr="006D7F31" w14:paraId="2B5AF005" w14:textId="77777777" w:rsidTr="004F25DB">
        <w:trPr>
          <w:trHeight w:val="340"/>
        </w:trPr>
        <w:tc>
          <w:tcPr>
            <w:tcW w:w="497" w:type="dxa"/>
            <w:shd w:val="clear" w:color="auto" w:fill="F2F2F2" w:themeFill="background1" w:themeFillShade="F2"/>
            <w:vAlign w:val="center"/>
          </w:tcPr>
          <w:p w14:paraId="75421F5D" w14:textId="77777777" w:rsidR="00945E50" w:rsidRPr="006D7F31" w:rsidRDefault="00945E50" w:rsidP="00B616F2">
            <w:pPr>
              <w:rPr>
                <w:b/>
                <w:bCs/>
              </w:rPr>
            </w:pPr>
            <w:r w:rsidRPr="006D7F31">
              <w:rPr>
                <w:b/>
                <w:bCs/>
              </w:rPr>
              <w:t>5</w:t>
            </w:r>
          </w:p>
        </w:tc>
        <w:tc>
          <w:tcPr>
            <w:tcW w:w="3864" w:type="dxa"/>
            <w:shd w:val="clear" w:color="auto" w:fill="F2F2F2" w:themeFill="background1" w:themeFillShade="F2"/>
            <w:vAlign w:val="center"/>
          </w:tcPr>
          <w:p w14:paraId="04BA16BE" w14:textId="77777777" w:rsidR="00945E50" w:rsidRPr="006D7F31" w:rsidRDefault="00945E50" w:rsidP="00B616F2">
            <w:pPr>
              <w:rPr>
                <w:b/>
                <w:bCs/>
              </w:rPr>
            </w:pPr>
            <w:r w:rsidRPr="006D7F31">
              <w:rPr>
                <w:b/>
                <w:bCs/>
              </w:rPr>
              <w:t>Realisierung</w:t>
            </w:r>
          </w:p>
        </w:tc>
        <w:tc>
          <w:tcPr>
            <w:tcW w:w="1252" w:type="dxa"/>
            <w:shd w:val="clear" w:color="auto" w:fill="F2F2F2" w:themeFill="background1" w:themeFillShade="F2"/>
            <w:vAlign w:val="center"/>
          </w:tcPr>
          <w:p w14:paraId="7207367C" w14:textId="77777777" w:rsidR="00945E50" w:rsidRPr="006D7F31" w:rsidRDefault="00945E50" w:rsidP="00B616F2">
            <w:pPr>
              <w:jc w:val="center"/>
              <w:rPr>
                <w:b/>
                <w:bCs/>
              </w:rPr>
            </w:pPr>
          </w:p>
        </w:tc>
        <w:tc>
          <w:tcPr>
            <w:tcW w:w="1016" w:type="dxa"/>
            <w:shd w:val="clear" w:color="auto" w:fill="F2F2F2" w:themeFill="background1" w:themeFillShade="F2"/>
            <w:vAlign w:val="center"/>
          </w:tcPr>
          <w:p w14:paraId="19C22D7B" w14:textId="77777777" w:rsidR="00945E50" w:rsidRPr="006D7F31" w:rsidRDefault="00945E50" w:rsidP="00B616F2">
            <w:pPr>
              <w:jc w:val="center"/>
              <w:rPr>
                <w:b/>
                <w:bCs/>
              </w:rPr>
            </w:pPr>
          </w:p>
        </w:tc>
        <w:tc>
          <w:tcPr>
            <w:tcW w:w="1417" w:type="dxa"/>
            <w:shd w:val="clear" w:color="auto" w:fill="F2F2F2" w:themeFill="background1" w:themeFillShade="F2"/>
            <w:vAlign w:val="center"/>
          </w:tcPr>
          <w:p w14:paraId="49579A08" w14:textId="77777777" w:rsidR="00945E50" w:rsidRPr="006D7F31" w:rsidRDefault="00945E50" w:rsidP="00B616F2">
            <w:pPr>
              <w:jc w:val="center"/>
              <w:rPr>
                <w:b/>
                <w:bCs/>
              </w:rPr>
            </w:pPr>
          </w:p>
        </w:tc>
        <w:tc>
          <w:tcPr>
            <w:tcW w:w="1809" w:type="dxa"/>
            <w:shd w:val="clear" w:color="auto" w:fill="F2F2F2" w:themeFill="background1" w:themeFillShade="F2"/>
            <w:vAlign w:val="center"/>
          </w:tcPr>
          <w:p w14:paraId="40BCF049" w14:textId="77777777" w:rsidR="00945E50" w:rsidRPr="006D7F31" w:rsidRDefault="00945E50" w:rsidP="00B616F2">
            <w:pPr>
              <w:jc w:val="right"/>
              <w:rPr>
                <w:b/>
                <w:bCs/>
              </w:rPr>
            </w:pPr>
          </w:p>
        </w:tc>
      </w:tr>
      <w:tr w:rsidR="00945E50" w14:paraId="6F35E390" w14:textId="77777777" w:rsidTr="004F25DB">
        <w:trPr>
          <w:trHeight w:val="340"/>
        </w:trPr>
        <w:tc>
          <w:tcPr>
            <w:tcW w:w="497" w:type="dxa"/>
            <w:vAlign w:val="center"/>
          </w:tcPr>
          <w:p w14:paraId="5AB6BEF0" w14:textId="77777777" w:rsidR="00945E50" w:rsidRDefault="00945E50" w:rsidP="00B616F2">
            <w:r>
              <w:t>51</w:t>
            </w:r>
          </w:p>
        </w:tc>
        <w:tc>
          <w:tcPr>
            <w:tcW w:w="3864" w:type="dxa"/>
            <w:vAlign w:val="center"/>
          </w:tcPr>
          <w:p w14:paraId="2FC7F633" w14:textId="77777777" w:rsidR="00945E50" w:rsidRDefault="00945E50" w:rsidP="00B616F2">
            <w:r>
              <w:t>Ausführungsprojekt</w:t>
            </w:r>
          </w:p>
        </w:tc>
        <w:tc>
          <w:tcPr>
            <w:tcW w:w="1252" w:type="dxa"/>
            <w:shd w:val="clear" w:color="auto" w:fill="FFFFCC"/>
            <w:vAlign w:val="center"/>
          </w:tcPr>
          <w:p w14:paraId="253CC36B" w14:textId="77777777" w:rsidR="00945E50" w:rsidRDefault="00945E50" w:rsidP="00B616F2">
            <w:pPr>
              <w:jc w:val="center"/>
            </w:pPr>
          </w:p>
        </w:tc>
        <w:tc>
          <w:tcPr>
            <w:tcW w:w="1016" w:type="dxa"/>
            <w:shd w:val="clear" w:color="auto" w:fill="FFFFCC"/>
            <w:vAlign w:val="center"/>
          </w:tcPr>
          <w:p w14:paraId="27219EE3" w14:textId="77777777" w:rsidR="00945E50" w:rsidRDefault="00945E50" w:rsidP="00B616F2">
            <w:pPr>
              <w:jc w:val="center"/>
            </w:pPr>
          </w:p>
        </w:tc>
        <w:tc>
          <w:tcPr>
            <w:tcW w:w="1417" w:type="dxa"/>
            <w:shd w:val="clear" w:color="auto" w:fill="FFFFCC"/>
            <w:vAlign w:val="center"/>
          </w:tcPr>
          <w:p w14:paraId="4FD93B16" w14:textId="77777777" w:rsidR="00945E50" w:rsidRDefault="00945E50" w:rsidP="00B616F2">
            <w:pPr>
              <w:jc w:val="center"/>
            </w:pPr>
          </w:p>
        </w:tc>
        <w:tc>
          <w:tcPr>
            <w:tcW w:w="1809" w:type="dxa"/>
            <w:shd w:val="clear" w:color="auto" w:fill="FFFFCC"/>
            <w:vAlign w:val="center"/>
          </w:tcPr>
          <w:p w14:paraId="5BBCA5EA" w14:textId="77777777" w:rsidR="00945E50" w:rsidRDefault="00945E50" w:rsidP="00B616F2">
            <w:pPr>
              <w:jc w:val="right"/>
            </w:pPr>
          </w:p>
        </w:tc>
      </w:tr>
      <w:tr w:rsidR="00945E50" w14:paraId="32D30F01" w14:textId="77777777" w:rsidTr="004F25DB">
        <w:trPr>
          <w:trHeight w:val="340"/>
        </w:trPr>
        <w:tc>
          <w:tcPr>
            <w:tcW w:w="497" w:type="dxa"/>
            <w:vAlign w:val="center"/>
          </w:tcPr>
          <w:p w14:paraId="0167F830" w14:textId="77777777" w:rsidR="00945E50" w:rsidRDefault="00945E50" w:rsidP="00B616F2">
            <w:r>
              <w:t>52</w:t>
            </w:r>
          </w:p>
        </w:tc>
        <w:tc>
          <w:tcPr>
            <w:tcW w:w="3864" w:type="dxa"/>
            <w:vAlign w:val="center"/>
          </w:tcPr>
          <w:p w14:paraId="0CA8FA12" w14:textId="77777777" w:rsidR="00945E50" w:rsidRDefault="00945E50" w:rsidP="00B616F2">
            <w:r>
              <w:t>Ausführung, Bauleitung</w:t>
            </w:r>
          </w:p>
        </w:tc>
        <w:tc>
          <w:tcPr>
            <w:tcW w:w="1252" w:type="dxa"/>
            <w:shd w:val="clear" w:color="auto" w:fill="FFFFCC"/>
            <w:vAlign w:val="center"/>
          </w:tcPr>
          <w:p w14:paraId="498E3398" w14:textId="77777777" w:rsidR="00945E50" w:rsidRDefault="00945E50" w:rsidP="00B616F2">
            <w:pPr>
              <w:jc w:val="center"/>
            </w:pPr>
          </w:p>
        </w:tc>
        <w:tc>
          <w:tcPr>
            <w:tcW w:w="1016" w:type="dxa"/>
            <w:shd w:val="clear" w:color="auto" w:fill="FFFFCC"/>
            <w:vAlign w:val="center"/>
          </w:tcPr>
          <w:p w14:paraId="6F5E3641" w14:textId="77777777" w:rsidR="00945E50" w:rsidRDefault="00945E50" w:rsidP="00B616F2">
            <w:pPr>
              <w:jc w:val="center"/>
            </w:pPr>
          </w:p>
        </w:tc>
        <w:tc>
          <w:tcPr>
            <w:tcW w:w="1417" w:type="dxa"/>
            <w:shd w:val="clear" w:color="auto" w:fill="FFFFCC"/>
            <w:vAlign w:val="center"/>
          </w:tcPr>
          <w:p w14:paraId="0C5450A8" w14:textId="77777777" w:rsidR="00945E50" w:rsidRDefault="00945E50" w:rsidP="00B616F2">
            <w:pPr>
              <w:jc w:val="center"/>
            </w:pPr>
          </w:p>
        </w:tc>
        <w:tc>
          <w:tcPr>
            <w:tcW w:w="1809" w:type="dxa"/>
            <w:shd w:val="clear" w:color="auto" w:fill="FFFFCC"/>
            <w:vAlign w:val="center"/>
          </w:tcPr>
          <w:p w14:paraId="19A6E605" w14:textId="77777777" w:rsidR="00945E50" w:rsidRDefault="00945E50" w:rsidP="00B616F2">
            <w:pPr>
              <w:jc w:val="right"/>
            </w:pPr>
          </w:p>
        </w:tc>
      </w:tr>
      <w:tr w:rsidR="00945E50" w14:paraId="735A0A7C" w14:textId="77777777" w:rsidTr="004F25DB">
        <w:trPr>
          <w:trHeight w:val="340"/>
        </w:trPr>
        <w:tc>
          <w:tcPr>
            <w:tcW w:w="497" w:type="dxa"/>
            <w:vAlign w:val="center"/>
          </w:tcPr>
          <w:p w14:paraId="65F37440" w14:textId="77777777" w:rsidR="00945E50" w:rsidRDefault="00945E50" w:rsidP="00B616F2">
            <w:r>
              <w:t>53</w:t>
            </w:r>
          </w:p>
        </w:tc>
        <w:tc>
          <w:tcPr>
            <w:tcW w:w="3864" w:type="dxa"/>
            <w:vAlign w:val="center"/>
          </w:tcPr>
          <w:p w14:paraId="47BFA1C0" w14:textId="77777777" w:rsidR="00945E50" w:rsidRDefault="00945E50" w:rsidP="00B616F2">
            <w:r>
              <w:t>Inbetriebnahme, Abschluss</w:t>
            </w:r>
          </w:p>
        </w:tc>
        <w:tc>
          <w:tcPr>
            <w:tcW w:w="1252" w:type="dxa"/>
            <w:shd w:val="clear" w:color="auto" w:fill="FFFFCC"/>
            <w:vAlign w:val="center"/>
          </w:tcPr>
          <w:p w14:paraId="1DAD2F2C" w14:textId="77777777" w:rsidR="00945E50" w:rsidRDefault="00945E50" w:rsidP="00B616F2">
            <w:pPr>
              <w:jc w:val="center"/>
            </w:pPr>
          </w:p>
        </w:tc>
        <w:tc>
          <w:tcPr>
            <w:tcW w:w="1016" w:type="dxa"/>
            <w:shd w:val="clear" w:color="auto" w:fill="FFFFCC"/>
            <w:vAlign w:val="center"/>
          </w:tcPr>
          <w:p w14:paraId="17F77E75" w14:textId="77777777" w:rsidR="00945E50" w:rsidRDefault="00945E50" w:rsidP="00B616F2">
            <w:pPr>
              <w:jc w:val="center"/>
            </w:pPr>
          </w:p>
        </w:tc>
        <w:tc>
          <w:tcPr>
            <w:tcW w:w="1417" w:type="dxa"/>
            <w:shd w:val="clear" w:color="auto" w:fill="FFFFCC"/>
            <w:vAlign w:val="center"/>
          </w:tcPr>
          <w:p w14:paraId="0CBB0F52" w14:textId="77777777" w:rsidR="00945E50" w:rsidRDefault="00945E50" w:rsidP="00B616F2">
            <w:pPr>
              <w:jc w:val="center"/>
            </w:pPr>
          </w:p>
        </w:tc>
        <w:tc>
          <w:tcPr>
            <w:tcW w:w="1809" w:type="dxa"/>
            <w:shd w:val="clear" w:color="auto" w:fill="FFFFCC"/>
            <w:vAlign w:val="center"/>
          </w:tcPr>
          <w:p w14:paraId="7F4774D5" w14:textId="77777777" w:rsidR="00945E50" w:rsidRDefault="00945E50" w:rsidP="00B616F2">
            <w:pPr>
              <w:jc w:val="right"/>
            </w:pPr>
          </w:p>
        </w:tc>
      </w:tr>
      <w:tr w:rsidR="00945E50" w:rsidRPr="008473C6" w14:paraId="15F383EC" w14:textId="77777777" w:rsidTr="004F25DB">
        <w:trPr>
          <w:trHeight w:val="340"/>
        </w:trPr>
        <w:tc>
          <w:tcPr>
            <w:tcW w:w="497" w:type="dxa"/>
            <w:shd w:val="clear" w:color="auto" w:fill="F2F2F2" w:themeFill="background1" w:themeFillShade="F2"/>
            <w:vAlign w:val="center"/>
          </w:tcPr>
          <w:p w14:paraId="605121AB" w14:textId="77777777" w:rsidR="00945E50" w:rsidRPr="008473C6" w:rsidRDefault="00945E50" w:rsidP="00B616F2">
            <w:pPr>
              <w:rPr>
                <w:b/>
                <w:bCs/>
              </w:rPr>
            </w:pPr>
          </w:p>
        </w:tc>
        <w:tc>
          <w:tcPr>
            <w:tcW w:w="3864" w:type="dxa"/>
            <w:shd w:val="clear" w:color="auto" w:fill="F2F2F2" w:themeFill="background1" w:themeFillShade="F2"/>
            <w:vAlign w:val="center"/>
          </w:tcPr>
          <w:p w14:paraId="2385893F" w14:textId="2E04A77D" w:rsidR="00945E50" w:rsidRPr="00AF0164" w:rsidRDefault="00945E50" w:rsidP="00B616F2">
            <w:pPr>
              <w:rPr>
                <w:b/>
                <w:bCs/>
                <w:lang w:val="en-GB"/>
              </w:rPr>
            </w:pPr>
            <w:r w:rsidRPr="00AF0164">
              <w:rPr>
                <w:b/>
                <w:bCs/>
                <w:lang w:val="en-GB"/>
              </w:rPr>
              <w:t xml:space="preserve">Total </w:t>
            </w:r>
            <w:proofErr w:type="spellStart"/>
            <w:r w:rsidRPr="00AF0164">
              <w:rPr>
                <w:b/>
                <w:bCs/>
                <w:lang w:val="en-GB"/>
              </w:rPr>
              <w:t>Honorar</w:t>
            </w:r>
            <w:proofErr w:type="spellEnd"/>
            <w:r w:rsidRPr="00AF0164">
              <w:rPr>
                <w:b/>
                <w:bCs/>
                <w:lang w:val="en-GB"/>
              </w:rPr>
              <w:t xml:space="preserve"> </w:t>
            </w:r>
            <w:proofErr w:type="spellStart"/>
            <w:r w:rsidRPr="00AF0164">
              <w:rPr>
                <w:b/>
                <w:bCs/>
                <w:lang w:val="en-GB"/>
              </w:rPr>
              <w:t>exkl</w:t>
            </w:r>
            <w:proofErr w:type="spellEnd"/>
            <w:r w:rsidRPr="00AF0164">
              <w:rPr>
                <w:b/>
                <w:bCs/>
                <w:lang w:val="en-GB"/>
              </w:rPr>
              <w:t>. MWST</w:t>
            </w:r>
            <w:r w:rsidR="006321CF" w:rsidRPr="00AF0164">
              <w:rPr>
                <w:b/>
                <w:bCs/>
                <w:lang w:val="en-GB"/>
              </w:rPr>
              <w:t xml:space="preserve">, </w:t>
            </w:r>
            <w:proofErr w:type="spellStart"/>
            <w:r w:rsidR="006321CF" w:rsidRPr="00AF0164">
              <w:rPr>
                <w:b/>
                <w:bCs/>
                <w:lang w:val="en-GB"/>
              </w:rPr>
              <w:t>exkl</w:t>
            </w:r>
            <w:proofErr w:type="spellEnd"/>
            <w:r w:rsidR="006321CF" w:rsidRPr="00AF0164">
              <w:rPr>
                <w:b/>
                <w:bCs/>
                <w:lang w:val="en-GB"/>
              </w:rPr>
              <w:t>. NK</w:t>
            </w:r>
          </w:p>
        </w:tc>
        <w:tc>
          <w:tcPr>
            <w:tcW w:w="1252" w:type="dxa"/>
            <w:shd w:val="clear" w:color="auto" w:fill="F2F2F2" w:themeFill="background1" w:themeFillShade="F2"/>
            <w:vAlign w:val="center"/>
          </w:tcPr>
          <w:p w14:paraId="54EEED7C" w14:textId="77777777" w:rsidR="00945E50" w:rsidRPr="008473C6" w:rsidRDefault="00945E50" w:rsidP="00B616F2">
            <w:pPr>
              <w:jc w:val="center"/>
              <w:rPr>
                <w:b/>
                <w:bCs/>
              </w:rPr>
            </w:pPr>
            <w:r>
              <w:rPr>
                <w:b/>
                <w:bCs/>
              </w:rPr>
              <w:t>100%</w:t>
            </w:r>
          </w:p>
        </w:tc>
        <w:tc>
          <w:tcPr>
            <w:tcW w:w="1016" w:type="dxa"/>
            <w:shd w:val="clear" w:color="auto" w:fill="FFFFCC"/>
            <w:vAlign w:val="center"/>
          </w:tcPr>
          <w:p w14:paraId="6D197F57" w14:textId="77777777" w:rsidR="00945E50" w:rsidRPr="008473C6" w:rsidRDefault="00945E50" w:rsidP="00B616F2">
            <w:pPr>
              <w:jc w:val="center"/>
              <w:rPr>
                <w:b/>
                <w:bCs/>
              </w:rPr>
            </w:pPr>
          </w:p>
        </w:tc>
        <w:tc>
          <w:tcPr>
            <w:tcW w:w="1417" w:type="dxa"/>
            <w:shd w:val="clear" w:color="auto" w:fill="FFFFCC"/>
            <w:vAlign w:val="center"/>
          </w:tcPr>
          <w:p w14:paraId="06372FE2" w14:textId="77777777" w:rsidR="00945E50" w:rsidRPr="008473C6" w:rsidRDefault="00945E50" w:rsidP="00B616F2">
            <w:pPr>
              <w:jc w:val="center"/>
              <w:rPr>
                <w:b/>
                <w:bCs/>
              </w:rPr>
            </w:pPr>
          </w:p>
        </w:tc>
        <w:tc>
          <w:tcPr>
            <w:tcW w:w="1809" w:type="dxa"/>
            <w:shd w:val="clear" w:color="auto" w:fill="FFFFCC"/>
            <w:vAlign w:val="center"/>
          </w:tcPr>
          <w:p w14:paraId="0E34AD92" w14:textId="77777777" w:rsidR="00945E50" w:rsidRPr="008473C6" w:rsidRDefault="00945E50" w:rsidP="00B616F2">
            <w:pPr>
              <w:jc w:val="right"/>
              <w:rPr>
                <w:b/>
                <w:bCs/>
              </w:rPr>
            </w:pPr>
          </w:p>
        </w:tc>
      </w:tr>
    </w:tbl>
    <w:p w14:paraId="495FBC57" w14:textId="3DCF3D7F" w:rsidR="00945E50" w:rsidRDefault="00945E50" w:rsidP="00CE445E">
      <w:pPr>
        <w:pStyle w:val="2"/>
        <w:numPr>
          <w:ilvl w:val="0"/>
          <w:numId w:val="0"/>
        </w:numPr>
        <w:spacing w:after="120"/>
      </w:pPr>
      <w:r>
        <w:t>Nebenkosten</w:t>
      </w:r>
    </w:p>
    <w:tbl>
      <w:tblPr>
        <w:tblStyle w:val="Tabellenraster"/>
        <w:tblpPr w:leftFromText="141" w:rightFromText="141" w:vertAnchor="text" w:horzAnchor="margin" w:tblpY="19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gridCol w:w="1417"/>
        <w:gridCol w:w="1809"/>
      </w:tblGrid>
      <w:tr w:rsidR="00B47C9A" w14:paraId="1494027A" w14:textId="77777777" w:rsidTr="00B47C9A">
        <w:trPr>
          <w:trHeight w:val="340"/>
        </w:trPr>
        <w:tc>
          <w:tcPr>
            <w:tcW w:w="6629" w:type="dxa"/>
            <w:vAlign w:val="center"/>
          </w:tcPr>
          <w:p w14:paraId="505678B2" w14:textId="6579802C" w:rsidR="00B47C9A" w:rsidRDefault="00B47C9A" w:rsidP="006E4B99">
            <w:r>
              <w:t>Preisangebot Nebenkosten</w:t>
            </w:r>
            <w:r w:rsidR="00AC7B24">
              <w:t xml:space="preserve"> pauschal</w:t>
            </w:r>
          </w:p>
        </w:tc>
        <w:tc>
          <w:tcPr>
            <w:tcW w:w="1417" w:type="dxa"/>
            <w:shd w:val="clear" w:color="auto" w:fill="auto"/>
            <w:vAlign w:val="center"/>
          </w:tcPr>
          <w:p w14:paraId="20612540" w14:textId="589D7412" w:rsidR="00B47C9A" w:rsidRDefault="00B47C9A" w:rsidP="006E4B99">
            <w:pPr>
              <w:jc w:val="center"/>
            </w:pPr>
            <w:r>
              <w:t>[ in %]</w:t>
            </w:r>
          </w:p>
        </w:tc>
        <w:tc>
          <w:tcPr>
            <w:tcW w:w="1809" w:type="dxa"/>
            <w:shd w:val="clear" w:color="auto" w:fill="FFFFCC"/>
            <w:vAlign w:val="center"/>
          </w:tcPr>
          <w:p w14:paraId="6F7FCACD" w14:textId="77777777" w:rsidR="00B47C9A" w:rsidRDefault="00B47C9A" w:rsidP="006E4B99">
            <w:pPr>
              <w:jc w:val="right"/>
            </w:pPr>
          </w:p>
        </w:tc>
      </w:tr>
    </w:tbl>
    <w:p w14:paraId="727CCEAE" w14:textId="6537AAB5" w:rsidR="00377868" w:rsidRDefault="00377868" w:rsidP="00377868">
      <w:pPr>
        <w:jc w:val="both"/>
      </w:pPr>
      <w:r>
        <w:t xml:space="preserve">Arbeitsplots, interne Fotokopien, Baustellenfotos, Telefon, Mobiltelefon, Porto, Computerinfrastruktur, Versicherungen, Reisespesen und Reisezeit (die Reisezeit wird nicht vergütet), auswärtige Unterkunft und Verpflegung sowie Kosten für Baustellenbüros sind im vereinbarten Honorar enthalten. </w:t>
      </w:r>
    </w:p>
    <w:p w14:paraId="34C95C21" w14:textId="1A0017EA" w:rsidR="00945E50" w:rsidRDefault="00377868" w:rsidP="004F25DB">
      <w:pPr>
        <w:jc w:val="both"/>
      </w:pPr>
      <w:r>
        <w:t xml:space="preserve">Damit gelten alle für die branchenübliche Erfüllung der vertraglich vereinbarten Leistungen notwendigen und ordentlichen Aufwendungen für den Kontakt, den Datenaustausch, die Information und Dokumentation zwischen allen Beteiligten, wie Auftraggeber, Nutzer, Planer, Unternehmer, Behörden etc. als abgegolten, und zwar in den für die Abwicklung von Projektierung und Realisierung notwendigen Stückzahlen, unabhängig von Reproverfahren und elektronischen Austauschmöglichkeiten. Pläne und Beschriebe sind dem Auftragnehmer und Nutzer ausgedruckt zur Verfügung zu stellen, elektronische Übermittlung (zum </w:t>
      </w:r>
      <w:proofErr w:type="gramStart"/>
      <w:r>
        <w:t>selber</w:t>
      </w:r>
      <w:proofErr w:type="gramEnd"/>
      <w:r>
        <w:t xml:space="preserve"> Ausdrucken) an übrige Beteiligte nur mit Zustimmung der Empfänger und des Auftraggebers.</w:t>
      </w:r>
    </w:p>
    <w:p w14:paraId="4DA17544" w14:textId="77777777" w:rsidR="001E6860" w:rsidRDefault="001E6860" w:rsidP="00113BC9"/>
    <w:p w14:paraId="63186EC3" w14:textId="77777777" w:rsidR="00BA1C0B" w:rsidRDefault="00BA1C0B" w:rsidP="001D418A">
      <w:pPr>
        <w:pStyle w:val="1"/>
        <w:numPr>
          <w:ilvl w:val="0"/>
          <w:numId w:val="0"/>
        </w:numPr>
        <w:ind w:left="567"/>
        <w:sectPr w:rsidR="00BA1C0B" w:rsidSect="002A2C36">
          <w:footerReference w:type="default" r:id="rId17"/>
          <w:pgSz w:w="11907" w:h="16840"/>
          <w:pgMar w:top="1560" w:right="1134" w:bottom="1134" w:left="1134" w:header="0" w:footer="642" w:gutter="0"/>
          <w:paperSrc w:first="4" w:other="4"/>
          <w:cols w:space="720"/>
          <w:docGrid w:linePitch="272"/>
        </w:sectPr>
      </w:pPr>
      <w:bookmarkStart w:id="13" w:name="_Toc94513858"/>
    </w:p>
    <w:p w14:paraId="2C8327FE" w14:textId="1EBAF528" w:rsidR="004F04B9" w:rsidRDefault="009F761C" w:rsidP="00B65D97">
      <w:pPr>
        <w:pStyle w:val="1"/>
        <w:numPr>
          <w:ilvl w:val="0"/>
          <w:numId w:val="0"/>
        </w:numPr>
      </w:pPr>
      <w:r>
        <w:lastRenderedPageBreak/>
        <w:t>ZK</w:t>
      </w:r>
      <w:r w:rsidR="00BE3201">
        <w:t xml:space="preserve"> </w:t>
      </w:r>
      <w:r>
        <w:t xml:space="preserve">2: </w:t>
      </w:r>
      <w:r w:rsidR="004F04B9">
        <w:t>Qualifikation und Erfahrung der Schlüsselpersonen</w:t>
      </w:r>
      <w:bookmarkEnd w:id="13"/>
    </w:p>
    <w:p w14:paraId="138BBEB4" w14:textId="77777777" w:rsidR="00B65D97" w:rsidRDefault="00CB4D0D" w:rsidP="00B65D97">
      <w:pPr>
        <w:jc w:val="both"/>
      </w:pPr>
      <w:r>
        <w:t xml:space="preserve">Die Schlüsselpersonen müssen die Berufserfahrung in der vorgesehenen Funktion ausweisen. </w:t>
      </w:r>
    </w:p>
    <w:p w14:paraId="58D6237C" w14:textId="45601ED6" w:rsidR="00CB4D0D" w:rsidRPr="00A129C6" w:rsidRDefault="00CB4D0D" w:rsidP="00B65D97">
      <w:pPr>
        <w:jc w:val="both"/>
        <w:rPr>
          <w:b/>
          <w:bCs/>
        </w:rPr>
      </w:pPr>
      <w:r w:rsidRPr="00A129C6">
        <w:rPr>
          <w:b/>
          <w:bCs/>
        </w:rPr>
        <w:t>Der Lebenslauf der Schlüsselpersonen ist beizulegen.</w:t>
      </w:r>
    </w:p>
    <w:p w14:paraId="4C4C462C" w14:textId="4CEA1765" w:rsidR="002A5A1E" w:rsidRDefault="002A5A1E" w:rsidP="00B65D97">
      <w:pPr>
        <w:pStyle w:val="2"/>
        <w:numPr>
          <w:ilvl w:val="0"/>
          <w:numId w:val="0"/>
        </w:numPr>
      </w:pPr>
      <w:bookmarkStart w:id="14" w:name="_Toc94513859"/>
      <w:r>
        <w:t>Schlüsselperson 1 (Projektleiter)</w:t>
      </w:r>
      <w:bookmarkEnd w:id="14"/>
    </w:p>
    <w:tbl>
      <w:tblPr>
        <w:tblStyle w:val="Tabellenraster1"/>
        <w:tblW w:w="4942" w:type="pct"/>
        <w:tblLayout w:type="fixed"/>
        <w:tblLook w:val="0000" w:firstRow="0" w:lastRow="0" w:firstColumn="0" w:lastColumn="0" w:noHBand="0" w:noVBand="0"/>
      </w:tblPr>
      <w:tblGrid>
        <w:gridCol w:w="3434"/>
        <w:gridCol w:w="2221"/>
        <w:gridCol w:w="2211"/>
        <w:gridCol w:w="1875"/>
      </w:tblGrid>
      <w:tr w:rsidR="001663FB" w:rsidRPr="001663FB" w14:paraId="24095DDB" w14:textId="77777777" w:rsidTr="00B748AD">
        <w:trPr>
          <w:trHeight w:val="567"/>
        </w:trPr>
        <w:tc>
          <w:tcPr>
            <w:tcW w:w="3236" w:type="dxa"/>
          </w:tcPr>
          <w:p w14:paraId="0D4B63C7" w14:textId="77777777" w:rsidR="007B258D" w:rsidRPr="001663FB" w:rsidRDefault="007B258D" w:rsidP="000A7841">
            <w:pPr>
              <w:pStyle w:val="Tabellentext"/>
            </w:pPr>
            <w:r w:rsidRPr="001663FB">
              <w:t xml:space="preserve">Vorname Name </w:t>
            </w:r>
            <w:r w:rsidRPr="001663FB">
              <w:rPr>
                <w:rFonts w:ascii="Webdings" w:eastAsia="Webdings" w:hAnsi="Webdings" w:cs="Webdings"/>
              </w:rPr>
              <w:t>|</w:t>
            </w:r>
            <w:r w:rsidRPr="001663FB">
              <w:t xml:space="preserve"> Jahrgang</w:t>
            </w:r>
          </w:p>
        </w:tc>
        <w:tc>
          <w:tcPr>
            <w:tcW w:w="4177" w:type="dxa"/>
            <w:gridSpan w:val="2"/>
            <w:shd w:val="clear" w:color="auto" w:fill="FFFFCC"/>
          </w:tcPr>
          <w:p w14:paraId="203F7DEF" w14:textId="6314DD5E" w:rsidR="007B258D" w:rsidRPr="001663FB" w:rsidRDefault="007B258D" w:rsidP="000A7841">
            <w:pPr>
              <w:pStyle w:val="Tabellentextblau"/>
              <w:rPr>
                <w:color w:val="auto"/>
              </w:rPr>
            </w:pPr>
          </w:p>
        </w:tc>
        <w:tc>
          <w:tcPr>
            <w:tcW w:w="1767" w:type="dxa"/>
            <w:shd w:val="clear" w:color="auto" w:fill="FFFFCC"/>
          </w:tcPr>
          <w:p w14:paraId="3ECEF13C" w14:textId="0D02453D" w:rsidR="007B258D" w:rsidRPr="001663FB" w:rsidRDefault="007B258D" w:rsidP="000A7841">
            <w:pPr>
              <w:pStyle w:val="Tabellentextblau"/>
              <w:rPr>
                <w:color w:val="auto"/>
              </w:rPr>
            </w:pPr>
          </w:p>
        </w:tc>
      </w:tr>
      <w:tr w:rsidR="001663FB" w:rsidRPr="001663FB" w14:paraId="7D83A2F8" w14:textId="77777777" w:rsidTr="00B748AD">
        <w:trPr>
          <w:trHeight w:val="2268"/>
        </w:trPr>
        <w:tc>
          <w:tcPr>
            <w:tcW w:w="3236" w:type="dxa"/>
          </w:tcPr>
          <w:p w14:paraId="16626EA2" w14:textId="77777777" w:rsidR="007B258D" w:rsidRPr="001663FB" w:rsidRDefault="007B258D" w:rsidP="000A7841">
            <w:pPr>
              <w:pStyle w:val="Tabellentext"/>
            </w:pPr>
            <w:r w:rsidRPr="001663FB">
              <w:t xml:space="preserve">Ausbildung </w:t>
            </w:r>
            <w:r w:rsidRPr="001663FB">
              <w:rPr>
                <w:rFonts w:ascii="Webdings" w:eastAsia="Webdings" w:hAnsi="Webdings" w:cs="Webdings"/>
              </w:rPr>
              <w:t>|</w:t>
            </w:r>
            <w:r w:rsidRPr="001663FB">
              <w:t xml:space="preserve"> Diplom </w:t>
            </w:r>
            <w:r w:rsidRPr="001663FB">
              <w:rPr>
                <w:rFonts w:ascii="Webdings" w:eastAsia="Webdings" w:hAnsi="Webdings" w:cs="Webdings"/>
              </w:rPr>
              <w:t>|</w:t>
            </w:r>
            <w:r w:rsidRPr="001663FB">
              <w:t xml:space="preserve"> Jahr</w:t>
            </w:r>
          </w:p>
          <w:p w14:paraId="593AE8AF" w14:textId="77777777" w:rsidR="007B258D" w:rsidRPr="001663FB" w:rsidRDefault="007B258D" w:rsidP="000A7841">
            <w:pPr>
              <w:pStyle w:val="Tabellentext"/>
            </w:pPr>
          </w:p>
        </w:tc>
        <w:tc>
          <w:tcPr>
            <w:tcW w:w="2093" w:type="dxa"/>
            <w:shd w:val="clear" w:color="auto" w:fill="FFFFCC"/>
          </w:tcPr>
          <w:p w14:paraId="54E9988F" w14:textId="1560108F" w:rsidR="007B258D" w:rsidRPr="001663FB" w:rsidRDefault="007B258D" w:rsidP="000A7841">
            <w:pPr>
              <w:pStyle w:val="Formularfelder"/>
            </w:pPr>
          </w:p>
        </w:tc>
        <w:tc>
          <w:tcPr>
            <w:tcW w:w="2084" w:type="dxa"/>
            <w:shd w:val="clear" w:color="auto" w:fill="FFFFCC"/>
          </w:tcPr>
          <w:p w14:paraId="63C50479" w14:textId="6961AC6C" w:rsidR="007B258D" w:rsidRPr="001663FB" w:rsidRDefault="007B258D" w:rsidP="000A7841">
            <w:pPr>
              <w:pStyle w:val="Tabellentextblau"/>
              <w:rPr>
                <w:color w:val="auto"/>
              </w:rPr>
            </w:pPr>
          </w:p>
        </w:tc>
        <w:tc>
          <w:tcPr>
            <w:tcW w:w="1767" w:type="dxa"/>
            <w:shd w:val="clear" w:color="auto" w:fill="FFFFCC"/>
          </w:tcPr>
          <w:p w14:paraId="4C6C9B03" w14:textId="4B210A00" w:rsidR="007B258D" w:rsidRPr="001663FB" w:rsidRDefault="007B258D" w:rsidP="000A7841">
            <w:pPr>
              <w:pStyle w:val="Tabellentextblau"/>
              <w:rPr>
                <w:color w:val="auto"/>
              </w:rPr>
            </w:pPr>
          </w:p>
        </w:tc>
      </w:tr>
      <w:tr w:rsidR="001663FB" w:rsidRPr="001663FB" w14:paraId="405272B0" w14:textId="77777777" w:rsidTr="00B748AD">
        <w:trPr>
          <w:trHeight w:val="567"/>
        </w:trPr>
        <w:tc>
          <w:tcPr>
            <w:tcW w:w="3236" w:type="dxa"/>
          </w:tcPr>
          <w:p w14:paraId="3E0FFEFA" w14:textId="77777777" w:rsidR="007B258D" w:rsidRPr="001663FB" w:rsidRDefault="007B258D" w:rsidP="000A7841">
            <w:pPr>
              <w:pStyle w:val="Tabellentext"/>
            </w:pPr>
            <w:proofErr w:type="spellStart"/>
            <w:r w:rsidRPr="001663FB">
              <w:t>Funktion</w:t>
            </w:r>
            <w:r w:rsidRPr="001663FB">
              <w:rPr>
                <w:rFonts w:ascii="Webdings" w:eastAsia="Webdings" w:hAnsi="Webdings" w:cs="Webdings"/>
              </w:rPr>
              <w:t>|</w:t>
            </w:r>
            <w:r w:rsidRPr="001663FB">
              <w:t>in</w:t>
            </w:r>
            <w:proofErr w:type="spellEnd"/>
            <w:r w:rsidRPr="001663FB">
              <w:t xml:space="preserve"> dieser Funktion seit</w:t>
            </w:r>
          </w:p>
        </w:tc>
        <w:tc>
          <w:tcPr>
            <w:tcW w:w="4177" w:type="dxa"/>
            <w:gridSpan w:val="2"/>
            <w:shd w:val="clear" w:color="auto" w:fill="FFFFCC"/>
          </w:tcPr>
          <w:p w14:paraId="06B59278" w14:textId="2969872D" w:rsidR="007B258D" w:rsidRPr="001663FB" w:rsidRDefault="007B258D" w:rsidP="000A7841">
            <w:pPr>
              <w:pStyle w:val="Tabellentextblau"/>
              <w:rPr>
                <w:color w:val="auto"/>
              </w:rPr>
            </w:pPr>
          </w:p>
        </w:tc>
        <w:tc>
          <w:tcPr>
            <w:tcW w:w="1767" w:type="dxa"/>
            <w:shd w:val="clear" w:color="auto" w:fill="FFFFCC"/>
          </w:tcPr>
          <w:p w14:paraId="7EC0AA4E" w14:textId="747E784E" w:rsidR="007B258D" w:rsidRPr="001663FB" w:rsidRDefault="007B258D" w:rsidP="000A7841">
            <w:pPr>
              <w:pStyle w:val="Tabellentextblau"/>
              <w:rPr>
                <w:color w:val="auto"/>
              </w:rPr>
            </w:pPr>
          </w:p>
        </w:tc>
      </w:tr>
    </w:tbl>
    <w:p w14:paraId="35B7EA15" w14:textId="585042CC" w:rsidR="00B21CEE" w:rsidRPr="001663FB" w:rsidRDefault="00666DCB" w:rsidP="00B65D97">
      <w:pPr>
        <w:pStyle w:val="2"/>
        <w:numPr>
          <w:ilvl w:val="0"/>
          <w:numId w:val="0"/>
        </w:numPr>
      </w:pPr>
      <w:bookmarkStart w:id="15" w:name="_Toc94513860"/>
      <w:r w:rsidRPr="001663FB">
        <w:t>Referenzprojekt 1 (Projektleiter)</w:t>
      </w:r>
      <w:bookmarkEnd w:id="15"/>
    </w:p>
    <w:tbl>
      <w:tblPr>
        <w:tblStyle w:val="Tabellenraster1"/>
        <w:tblW w:w="4942" w:type="pct"/>
        <w:tblLayout w:type="fixed"/>
        <w:tblLook w:val="0000" w:firstRow="0" w:lastRow="0" w:firstColumn="0" w:lastColumn="0" w:noHBand="0" w:noVBand="0"/>
      </w:tblPr>
      <w:tblGrid>
        <w:gridCol w:w="3412"/>
        <w:gridCol w:w="2792"/>
        <w:gridCol w:w="1768"/>
        <w:gridCol w:w="1769"/>
      </w:tblGrid>
      <w:tr w:rsidR="001663FB" w:rsidRPr="001663FB" w14:paraId="1E7B2802" w14:textId="77777777" w:rsidTr="00B748AD">
        <w:trPr>
          <w:trHeight w:val="567"/>
        </w:trPr>
        <w:tc>
          <w:tcPr>
            <w:tcW w:w="3412" w:type="dxa"/>
          </w:tcPr>
          <w:p w14:paraId="7255B2C5" w14:textId="77777777" w:rsidR="007503D8" w:rsidRPr="001663FB" w:rsidRDefault="007503D8" w:rsidP="000A7841">
            <w:pPr>
              <w:pStyle w:val="Tabellentext"/>
            </w:pPr>
            <w:r w:rsidRPr="001663FB">
              <w:t>Name des Projektes (Kurztitel)</w:t>
            </w:r>
          </w:p>
        </w:tc>
        <w:tc>
          <w:tcPr>
            <w:tcW w:w="6329" w:type="dxa"/>
            <w:gridSpan w:val="3"/>
            <w:shd w:val="clear" w:color="auto" w:fill="FFFFCC"/>
          </w:tcPr>
          <w:p w14:paraId="5CB81E9C" w14:textId="6E980BDA" w:rsidR="007503D8" w:rsidRPr="001663FB" w:rsidRDefault="007503D8" w:rsidP="000A7841">
            <w:pPr>
              <w:pStyle w:val="Tabellentextblau"/>
              <w:rPr>
                <w:color w:val="auto"/>
              </w:rPr>
            </w:pPr>
          </w:p>
        </w:tc>
      </w:tr>
      <w:tr w:rsidR="001663FB" w:rsidRPr="001663FB" w14:paraId="59C38A82" w14:textId="77777777" w:rsidTr="00B748AD">
        <w:trPr>
          <w:trHeight w:val="1701"/>
        </w:trPr>
        <w:tc>
          <w:tcPr>
            <w:tcW w:w="3412" w:type="dxa"/>
          </w:tcPr>
          <w:p w14:paraId="75BA8653" w14:textId="77777777" w:rsidR="007503D8" w:rsidRPr="001663FB" w:rsidRDefault="007503D8" w:rsidP="000A7841">
            <w:pPr>
              <w:pStyle w:val="Tabellentext"/>
              <w:rPr>
                <w:b/>
                <w:bCs/>
                <w:sz w:val="16"/>
                <w:szCs w:val="16"/>
              </w:rPr>
            </w:pPr>
            <w:r w:rsidRPr="001663FB">
              <w:t>Fachgebiet, Tätigkeiten</w:t>
            </w:r>
          </w:p>
        </w:tc>
        <w:tc>
          <w:tcPr>
            <w:tcW w:w="6329" w:type="dxa"/>
            <w:gridSpan w:val="3"/>
            <w:shd w:val="clear" w:color="auto" w:fill="FFFFCC"/>
          </w:tcPr>
          <w:p w14:paraId="0FC027CD" w14:textId="53136368" w:rsidR="007503D8" w:rsidRPr="001663FB" w:rsidRDefault="007503D8" w:rsidP="000A7841">
            <w:pPr>
              <w:pStyle w:val="Tabellentextblau"/>
              <w:rPr>
                <w:color w:val="auto"/>
              </w:rPr>
            </w:pPr>
          </w:p>
        </w:tc>
      </w:tr>
      <w:tr w:rsidR="001663FB" w:rsidRPr="001663FB" w14:paraId="0FBA04B1" w14:textId="77777777" w:rsidTr="00B748AD">
        <w:trPr>
          <w:trHeight w:val="1701"/>
        </w:trPr>
        <w:tc>
          <w:tcPr>
            <w:tcW w:w="3412" w:type="dxa"/>
          </w:tcPr>
          <w:p w14:paraId="3DA58F6B" w14:textId="77777777" w:rsidR="007503D8" w:rsidRPr="001663FB" w:rsidRDefault="007503D8" w:rsidP="000A7841">
            <w:pPr>
              <w:pStyle w:val="Tabellentext"/>
            </w:pPr>
            <w:r w:rsidRPr="001663FB">
              <w:t>Beschrieb Funktion, Verantwortung der vorgestellten Person</w:t>
            </w:r>
          </w:p>
        </w:tc>
        <w:tc>
          <w:tcPr>
            <w:tcW w:w="6329" w:type="dxa"/>
            <w:gridSpan w:val="3"/>
            <w:shd w:val="clear" w:color="auto" w:fill="FFFFCC"/>
          </w:tcPr>
          <w:p w14:paraId="137BCED2" w14:textId="36827048" w:rsidR="007503D8" w:rsidRPr="001663FB" w:rsidRDefault="007503D8" w:rsidP="000A7841">
            <w:pPr>
              <w:pStyle w:val="Tabellentextblau"/>
              <w:rPr>
                <w:color w:val="auto"/>
              </w:rPr>
            </w:pPr>
          </w:p>
        </w:tc>
      </w:tr>
      <w:tr w:rsidR="001663FB" w:rsidRPr="001663FB" w14:paraId="436D76B0" w14:textId="77777777" w:rsidTr="00B748AD">
        <w:trPr>
          <w:trHeight w:val="1134"/>
        </w:trPr>
        <w:tc>
          <w:tcPr>
            <w:tcW w:w="3412" w:type="dxa"/>
          </w:tcPr>
          <w:p w14:paraId="6E52A8D4" w14:textId="77777777" w:rsidR="007503D8" w:rsidRPr="001663FB" w:rsidRDefault="007503D8" w:rsidP="000A7841">
            <w:pPr>
              <w:pStyle w:val="Tabellentext"/>
            </w:pPr>
            <w:r w:rsidRPr="001663FB">
              <w:t>Bauherrschaft</w:t>
            </w:r>
          </w:p>
          <w:p w14:paraId="7423C57F" w14:textId="77777777" w:rsidR="007503D8" w:rsidRPr="001663FB" w:rsidRDefault="007503D8" w:rsidP="000A7841">
            <w:pPr>
              <w:pStyle w:val="Tabellentext"/>
            </w:pPr>
            <w:r w:rsidRPr="001663FB">
              <w:t>Strasse</w:t>
            </w:r>
          </w:p>
          <w:p w14:paraId="1B5C9C57" w14:textId="77777777" w:rsidR="007503D8" w:rsidRPr="001663FB" w:rsidRDefault="007503D8" w:rsidP="000A7841">
            <w:pPr>
              <w:pStyle w:val="Tabellentext"/>
              <w:rPr>
                <w:b/>
                <w:bCs/>
                <w:sz w:val="16"/>
                <w:szCs w:val="16"/>
              </w:rPr>
            </w:pPr>
            <w:r w:rsidRPr="001663FB">
              <w:t>PLZ / Ort</w:t>
            </w:r>
          </w:p>
        </w:tc>
        <w:tc>
          <w:tcPr>
            <w:tcW w:w="6329" w:type="dxa"/>
            <w:gridSpan w:val="3"/>
            <w:shd w:val="clear" w:color="auto" w:fill="FFFFCC"/>
          </w:tcPr>
          <w:p w14:paraId="04AA98AF" w14:textId="0D956AE9" w:rsidR="007503D8" w:rsidRPr="001663FB" w:rsidRDefault="007503D8" w:rsidP="000A7841">
            <w:pPr>
              <w:pStyle w:val="Tabellentextblau"/>
              <w:rPr>
                <w:color w:val="auto"/>
              </w:rPr>
            </w:pPr>
          </w:p>
          <w:p w14:paraId="1FB0244E" w14:textId="6A241AC3" w:rsidR="007503D8" w:rsidRPr="001663FB" w:rsidRDefault="007503D8" w:rsidP="000A7841">
            <w:pPr>
              <w:pStyle w:val="Tabellentextblau"/>
              <w:rPr>
                <w:color w:val="auto"/>
              </w:rPr>
            </w:pPr>
          </w:p>
        </w:tc>
      </w:tr>
      <w:tr w:rsidR="001663FB" w:rsidRPr="001663FB" w14:paraId="367B30FA" w14:textId="77777777" w:rsidTr="00B748AD">
        <w:trPr>
          <w:trHeight w:val="850"/>
        </w:trPr>
        <w:tc>
          <w:tcPr>
            <w:tcW w:w="3412" w:type="dxa"/>
          </w:tcPr>
          <w:p w14:paraId="596F1A2C" w14:textId="77777777" w:rsidR="007503D8" w:rsidRPr="001663FB" w:rsidRDefault="007503D8" w:rsidP="000A7841">
            <w:pPr>
              <w:pStyle w:val="Tabellentext"/>
            </w:pPr>
            <w:r w:rsidRPr="001663FB">
              <w:t>Referenzperson der BHS</w:t>
            </w:r>
          </w:p>
          <w:p w14:paraId="164BFAD4" w14:textId="77777777" w:rsidR="007503D8" w:rsidRPr="001663FB" w:rsidRDefault="007503D8" w:rsidP="000A7841">
            <w:pPr>
              <w:pStyle w:val="Tabellentext"/>
            </w:pPr>
            <w:r w:rsidRPr="001663FB">
              <w:t>(Vorname, Name, Tel., E-Mail)</w:t>
            </w:r>
          </w:p>
        </w:tc>
        <w:tc>
          <w:tcPr>
            <w:tcW w:w="6329" w:type="dxa"/>
            <w:gridSpan w:val="3"/>
            <w:shd w:val="clear" w:color="auto" w:fill="FFFFCC"/>
          </w:tcPr>
          <w:p w14:paraId="7BE25F9E" w14:textId="29EBCA84" w:rsidR="007503D8" w:rsidRPr="001663FB" w:rsidRDefault="007503D8" w:rsidP="000A7841">
            <w:pPr>
              <w:pStyle w:val="Tabellentextblau"/>
              <w:rPr>
                <w:color w:val="auto"/>
              </w:rPr>
            </w:pPr>
          </w:p>
        </w:tc>
      </w:tr>
      <w:tr w:rsidR="001663FB" w:rsidRPr="001663FB" w14:paraId="51C73A0D" w14:textId="77777777" w:rsidTr="00B748AD">
        <w:trPr>
          <w:trHeight w:val="567"/>
        </w:trPr>
        <w:tc>
          <w:tcPr>
            <w:tcW w:w="3412" w:type="dxa"/>
          </w:tcPr>
          <w:p w14:paraId="2F12B4F9" w14:textId="75860C52" w:rsidR="007503D8" w:rsidRPr="001663FB" w:rsidRDefault="007503D8" w:rsidP="000A7841">
            <w:pPr>
              <w:pStyle w:val="Tabellentext"/>
              <w:rPr>
                <w:b/>
                <w:bCs/>
                <w:sz w:val="16"/>
                <w:szCs w:val="16"/>
              </w:rPr>
            </w:pPr>
            <w:r w:rsidRPr="001663FB">
              <w:t>Bausumme, Termine</w:t>
            </w:r>
            <w:r w:rsidR="0019424A" w:rsidRPr="001663FB">
              <w:t xml:space="preserve"> / Jahr</w:t>
            </w:r>
            <w:r w:rsidRPr="001663FB">
              <w:t xml:space="preserve"> </w:t>
            </w:r>
            <w:r w:rsidR="0019424A" w:rsidRPr="001663FB">
              <w:br/>
            </w:r>
            <w:r w:rsidRPr="001663FB">
              <w:t>(Beginn, Ende)</w:t>
            </w:r>
          </w:p>
        </w:tc>
        <w:tc>
          <w:tcPr>
            <w:tcW w:w="2792" w:type="dxa"/>
            <w:shd w:val="clear" w:color="auto" w:fill="FFFFCC"/>
          </w:tcPr>
          <w:p w14:paraId="7BB5793D" w14:textId="1A62A1D7" w:rsidR="007503D8" w:rsidRPr="001663FB" w:rsidRDefault="007503D8" w:rsidP="000A7841">
            <w:pPr>
              <w:pStyle w:val="Tabellentext"/>
            </w:pPr>
            <w:r w:rsidRPr="001663FB">
              <w:t xml:space="preserve">CHF </w:t>
            </w:r>
          </w:p>
        </w:tc>
        <w:tc>
          <w:tcPr>
            <w:tcW w:w="1768" w:type="dxa"/>
            <w:shd w:val="clear" w:color="auto" w:fill="FFFFCC"/>
          </w:tcPr>
          <w:p w14:paraId="7BF90F9E" w14:textId="78368405" w:rsidR="007503D8" w:rsidRPr="001663FB" w:rsidRDefault="007503D8" w:rsidP="000A7841">
            <w:pPr>
              <w:pStyle w:val="Tabellentext"/>
            </w:pPr>
            <w:r w:rsidRPr="001663FB">
              <w:t xml:space="preserve">von </w:t>
            </w:r>
          </w:p>
        </w:tc>
        <w:tc>
          <w:tcPr>
            <w:tcW w:w="1769" w:type="dxa"/>
            <w:shd w:val="clear" w:color="auto" w:fill="FFFFCC"/>
          </w:tcPr>
          <w:p w14:paraId="1CD92759" w14:textId="01EC221D" w:rsidR="007503D8" w:rsidRPr="001663FB" w:rsidRDefault="007503D8" w:rsidP="000A7841">
            <w:pPr>
              <w:pStyle w:val="Tabellentext"/>
            </w:pPr>
            <w:r w:rsidRPr="001663FB">
              <w:t xml:space="preserve">bis </w:t>
            </w:r>
          </w:p>
        </w:tc>
      </w:tr>
      <w:tr w:rsidR="001663FB" w:rsidRPr="001663FB" w14:paraId="1D382818" w14:textId="77777777" w:rsidTr="00B748AD">
        <w:trPr>
          <w:trHeight w:val="567"/>
        </w:trPr>
        <w:tc>
          <w:tcPr>
            <w:tcW w:w="3412" w:type="dxa"/>
          </w:tcPr>
          <w:p w14:paraId="630AF1D1" w14:textId="77777777" w:rsidR="007503D8" w:rsidRPr="001663FB" w:rsidRDefault="007503D8" w:rsidP="000A7841">
            <w:pPr>
              <w:pStyle w:val="Tabellentext"/>
            </w:pPr>
            <w:r w:rsidRPr="001663FB">
              <w:t>Honorarsumme der Firma, Termine (Beginn, Ende)</w:t>
            </w:r>
          </w:p>
        </w:tc>
        <w:tc>
          <w:tcPr>
            <w:tcW w:w="2792" w:type="dxa"/>
            <w:shd w:val="clear" w:color="auto" w:fill="FFFFCC"/>
          </w:tcPr>
          <w:p w14:paraId="35EBCAC0" w14:textId="3A98A1A5" w:rsidR="007503D8" w:rsidRPr="001663FB" w:rsidRDefault="007503D8" w:rsidP="000A7841">
            <w:pPr>
              <w:pStyle w:val="Tabellentextblau"/>
              <w:rPr>
                <w:color w:val="auto"/>
              </w:rPr>
            </w:pPr>
            <w:r w:rsidRPr="001663FB">
              <w:rPr>
                <w:color w:val="auto"/>
              </w:rPr>
              <w:t xml:space="preserve">CHF </w:t>
            </w:r>
          </w:p>
        </w:tc>
        <w:tc>
          <w:tcPr>
            <w:tcW w:w="1768" w:type="dxa"/>
            <w:shd w:val="clear" w:color="auto" w:fill="FFFFCC"/>
          </w:tcPr>
          <w:p w14:paraId="31CDE9D7" w14:textId="04DCC639" w:rsidR="007503D8" w:rsidRPr="001663FB" w:rsidRDefault="007503D8" w:rsidP="000A7841">
            <w:pPr>
              <w:pStyle w:val="Tabellentextblau"/>
              <w:rPr>
                <w:color w:val="auto"/>
              </w:rPr>
            </w:pPr>
            <w:r w:rsidRPr="001663FB">
              <w:rPr>
                <w:color w:val="auto"/>
              </w:rPr>
              <w:t xml:space="preserve">von </w:t>
            </w:r>
          </w:p>
        </w:tc>
        <w:tc>
          <w:tcPr>
            <w:tcW w:w="1769" w:type="dxa"/>
            <w:shd w:val="clear" w:color="auto" w:fill="FFFFCC"/>
          </w:tcPr>
          <w:p w14:paraId="43909886" w14:textId="06957F2A" w:rsidR="007503D8" w:rsidRPr="001663FB" w:rsidRDefault="007503D8" w:rsidP="000A7841">
            <w:pPr>
              <w:pStyle w:val="Tabellentextblau"/>
              <w:rPr>
                <w:color w:val="auto"/>
              </w:rPr>
            </w:pPr>
            <w:r w:rsidRPr="001663FB">
              <w:rPr>
                <w:color w:val="auto"/>
              </w:rPr>
              <w:t xml:space="preserve">bis </w:t>
            </w:r>
          </w:p>
        </w:tc>
      </w:tr>
    </w:tbl>
    <w:p w14:paraId="21858CA0" w14:textId="77777777" w:rsidR="00BA1C0B" w:rsidRDefault="00BA1C0B" w:rsidP="000A7841">
      <w:pPr>
        <w:pStyle w:val="Tabellentext"/>
        <w:sectPr w:rsidR="00BA1C0B" w:rsidSect="002A2C36">
          <w:footerReference w:type="default" r:id="rId18"/>
          <w:pgSz w:w="11907" w:h="16840"/>
          <w:pgMar w:top="1560" w:right="1134" w:bottom="1134" w:left="1134" w:header="0" w:footer="642" w:gutter="0"/>
          <w:paperSrc w:first="4" w:other="4"/>
          <w:cols w:space="720"/>
          <w:docGrid w:linePitch="272"/>
        </w:sectPr>
      </w:pPr>
    </w:p>
    <w:tbl>
      <w:tblPr>
        <w:tblStyle w:val="Tabellenraster1"/>
        <w:tblW w:w="4942" w:type="pct"/>
        <w:tblLayout w:type="fixed"/>
        <w:tblLook w:val="0000" w:firstRow="0" w:lastRow="0" w:firstColumn="0" w:lastColumn="0" w:noHBand="0" w:noVBand="0"/>
      </w:tblPr>
      <w:tblGrid>
        <w:gridCol w:w="3412"/>
        <w:gridCol w:w="6329"/>
      </w:tblGrid>
      <w:tr w:rsidR="001663FB" w:rsidRPr="001663FB" w14:paraId="0A6AC72C" w14:textId="77777777" w:rsidTr="00B748AD">
        <w:trPr>
          <w:trHeight w:val="5669"/>
        </w:trPr>
        <w:tc>
          <w:tcPr>
            <w:tcW w:w="3412" w:type="dxa"/>
          </w:tcPr>
          <w:p w14:paraId="0E66EB47" w14:textId="3B5E08D4" w:rsidR="007503D8" w:rsidRPr="001663FB" w:rsidRDefault="007503D8" w:rsidP="000A7841">
            <w:pPr>
              <w:pStyle w:val="Tabellentext"/>
            </w:pPr>
            <w:r w:rsidRPr="001663FB">
              <w:lastRenderedPageBreak/>
              <w:t>Begründung der Vergleichbarkeit dieses Referenzprojektes</w:t>
            </w:r>
          </w:p>
          <w:p w14:paraId="1D5CAC02" w14:textId="77777777" w:rsidR="007503D8" w:rsidRPr="001663FB" w:rsidRDefault="007503D8" w:rsidP="000A7841">
            <w:pPr>
              <w:pStyle w:val="Tabellentext"/>
            </w:pPr>
          </w:p>
          <w:p w14:paraId="073F7876" w14:textId="77777777" w:rsidR="007503D8" w:rsidRPr="001663FB" w:rsidRDefault="007503D8" w:rsidP="000A7841">
            <w:pPr>
              <w:pStyle w:val="Tabellentext"/>
            </w:pPr>
          </w:p>
        </w:tc>
        <w:tc>
          <w:tcPr>
            <w:tcW w:w="6329" w:type="dxa"/>
            <w:shd w:val="clear" w:color="auto" w:fill="FFFFCC"/>
          </w:tcPr>
          <w:p w14:paraId="28FCEF08" w14:textId="0A95332D" w:rsidR="007503D8" w:rsidRPr="001663FB" w:rsidRDefault="007503D8" w:rsidP="000A7841">
            <w:pPr>
              <w:pStyle w:val="Tabellentextblau"/>
              <w:rPr>
                <w:color w:val="auto"/>
              </w:rPr>
            </w:pPr>
          </w:p>
        </w:tc>
      </w:tr>
    </w:tbl>
    <w:p w14:paraId="237A1BDC" w14:textId="77777777" w:rsidR="0019424A" w:rsidRPr="001663FB" w:rsidRDefault="0019424A">
      <w:pPr>
        <w:spacing w:before="0" w:after="0"/>
        <w:rPr>
          <w:b/>
          <w:sz w:val="22"/>
          <w:szCs w:val="18"/>
        </w:rPr>
      </w:pPr>
      <w:r w:rsidRPr="001663FB">
        <w:br w:type="page"/>
      </w:r>
    </w:p>
    <w:p w14:paraId="2F19C9A5" w14:textId="77777777" w:rsidR="001D418A" w:rsidRDefault="001D418A" w:rsidP="0019424A">
      <w:pPr>
        <w:pStyle w:val="2"/>
        <w:sectPr w:rsidR="001D418A" w:rsidSect="002A2C36">
          <w:footerReference w:type="default" r:id="rId19"/>
          <w:pgSz w:w="11907" w:h="16840"/>
          <w:pgMar w:top="1560" w:right="1134" w:bottom="1134" w:left="1134" w:header="0" w:footer="642" w:gutter="0"/>
          <w:paperSrc w:first="4" w:other="4"/>
          <w:cols w:space="720"/>
          <w:docGrid w:linePitch="272"/>
        </w:sectPr>
      </w:pPr>
      <w:bookmarkStart w:id="16" w:name="_Toc94513861"/>
    </w:p>
    <w:p w14:paraId="47910E57" w14:textId="3C9EB1DA" w:rsidR="0019424A" w:rsidRPr="001663FB" w:rsidRDefault="0019424A" w:rsidP="00B65D97">
      <w:pPr>
        <w:pStyle w:val="2"/>
        <w:numPr>
          <w:ilvl w:val="0"/>
          <w:numId w:val="0"/>
        </w:numPr>
      </w:pPr>
      <w:r w:rsidRPr="001663FB">
        <w:lastRenderedPageBreak/>
        <w:t>Referenzprojekt 2 (Projektleiter)</w:t>
      </w:r>
      <w:bookmarkEnd w:id="16"/>
    </w:p>
    <w:tbl>
      <w:tblPr>
        <w:tblStyle w:val="Tabellenraster1"/>
        <w:tblW w:w="4942" w:type="pct"/>
        <w:tblLayout w:type="fixed"/>
        <w:tblLook w:val="0000" w:firstRow="0" w:lastRow="0" w:firstColumn="0" w:lastColumn="0" w:noHBand="0" w:noVBand="0"/>
      </w:tblPr>
      <w:tblGrid>
        <w:gridCol w:w="3412"/>
        <w:gridCol w:w="2792"/>
        <w:gridCol w:w="1768"/>
        <w:gridCol w:w="1769"/>
      </w:tblGrid>
      <w:tr w:rsidR="001663FB" w:rsidRPr="001663FB" w14:paraId="4D0EF56B" w14:textId="77777777" w:rsidTr="00B748AD">
        <w:trPr>
          <w:trHeight w:val="567"/>
        </w:trPr>
        <w:tc>
          <w:tcPr>
            <w:tcW w:w="3412" w:type="dxa"/>
          </w:tcPr>
          <w:p w14:paraId="22E00463" w14:textId="77777777" w:rsidR="0019424A" w:rsidRPr="001663FB" w:rsidRDefault="0019424A" w:rsidP="000A7841">
            <w:pPr>
              <w:pStyle w:val="Tabellentext"/>
            </w:pPr>
            <w:r w:rsidRPr="001663FB">
              <w:t>Name des Projektes (Kurztitel)</w:t>
            </w:r>
          </w:p>
        </w:tc>
        <w:tc>
          <w:tcPr>
            <w:tcW w:w="6329" w:type="dxa"/>
            <w:gridSpan w:val="3"/>
            <w:shd w:val="clear" w:color="auto" w:fill="FFFFCC"/>
          </w:tcPr>
          <w:p w14:paraId="07150935" w14:textId="77777777" w:rsidR="0019424A" w:rsidRPr="001663FB" w:rsidRDefault="0019424A" w:rsidP="000A7841">
            <w:pPr>
              <w:pStyle w:val="Tabellentextblau"/>
              <w:rPr>
                <w:color w:val="auto"/>
              </w:rPr>
            </w:pPr>
          </w:p>
        </w:tc>
      </w:tr>
      <w:tr w:rsidR="001663FB" w:rsidRPr="001663FB" w14:paraId="69B3C3E2" w14:textId="77777777" w:rsidTr="00B748AD">
        <w:trPr>
          <w:trHeight w:val="1701"/>
        </w:trPr>
        <w:tc>
          <w:tcPr>
            <w:tcW w:w="3412" w:type="dxa"/>
          </w:tcPr>
          <w:p w14:paraId="51E9E86E" w14:textId="77777777" w:rsidR="0019424A" w:rsidRPr="001663FB" w:rsidRDefault="0019424A" w:rsidP="000A7841">
            <w:pPr>
              <w:pStyle w:val="Tabellentext"/>
              <w:rPr>
                <w:b/>
                <w:bCs/>
                <w:sz w:val="16"/>
                <w:szCs w:val="16"/>
              </w:rPr>
            </w:pPr>
            <w:r w:rsidRPr="001663FB">
              <w:t>Fachgebiet, Tätigkeiten</w:t>
            </w:r>
          </w:p>
        </w:tc>
        <w:tc>
          <w:tcPr>
            <w:tcW w:w="6329" w:type="dxa"/>
            <w:gridSpan w:val="3"/>
            <w:shd w:val="clear" w:color="auto" w:fill="FFFFCC"/>
          </w:tcPr>
          <w:p w14:paraId="1586A6A5" w14:textId="77777777" w:rsidR="0019424A" w:rsidRPr="001663FB" w:rsidRDefault="0019424A" w:rsidP="000A7841">
            <w:pPr>
              <w:pStyle w:val="Tabellentextblau"/>
              <w:rPr>
                <w:color w:val="auto"/>
              </w:rPr>
            </w:pPr>
          </w:p>
        </w:tc>
      </w:tr>
      <w:tr w:rsidR="001663FB" w:rsidRPr="001663FB" w14:paraId="42FBE39A" w14:textId="77777777" w:rsidTr="00B748AD">
        <w:trPr>
          <w:trHeight w:val="1701"/>
        </w:trPr>
        <w:tc>
          <w:tcPr>
            <w:tcW w:w="3412" w:type="dxa"/>
          </w:tcPr>
          <w:p w14:paraId="306E9AEE" w14:textId="77777777" w:rsidR="0019424A" w:rsidRPr="001663FB" w:rsidRDefault="0019424A" w:rsidP="000A7841">
            <w:pPr>
              <w:pStyle w:val="Tabellentext"/>
            </w:pPr>
            <w:r w:rsidRPr="001663FB">
              <w:t>Beschrieb Funktion, Verantwortung der vorgestellten Person</w:t>
            </w:r>
          </w:p>
        </w:tc>
        <w:tc>
          <w:tcPr>
            <w:tcW w:w="6329" w:type="dxa"/>
            <w:gridSpan w:val="3"/>
            <w:shd w:val="clear" w:color="auto" w:fill="FFFFCC"/>
          </w:tcPr>
          <w:p w14:paraId="1E3A7088" w14:textId="77777777" w:rsidR="0019424A" w:rsidRPr="001663FB" w:rsidRDefault="0019424A" w:rsidP="000A7841">
            <w:pPr>
              <w:pStyle w:val="Tabellentextblau"/>
              <w:rPr>
                <w:color w:val="auto"/>
              </w:rPr>
            </w:pPr>
          </w:p>
        </w:tc>
      </w:tr>
      <w:tr w:rsidR="001663FB" w:rsidRPr="001663FB" w14:paraId="52BD4E41" w14:textId="77777777" w:rsidTr="00B748AD">
        <w:trPr>
          <w:trHeight w:val="1134"/>
        </w:trPr>
        <w:tc>
          <w:tcPr>
            <w:tcW w:w="3412" w:type="dxa"/>
          </w:tcPr>
          <w:p w14:paraId="54576EC0" w14:textId="77777777" w:rsidR="0019424A" w:rsidRPr="001663FB" w:rsidRDefault="0019424A" w:rsidP="000A7841">
            <w:pPr>
              <w:pStyle w:val="Tabellentext"/>
            </w:pPr>
            <w:r w:rsidRPr="001663FB">
              <w:t>Bauherrschaft</w:t>
            </w:r>
          </w:p>
          <w:p w14:paraId="3940937E" w14:textId="77777777" w:rsidR="0019424A" w:rsidRPr="001663FB" w:rsidRDefault="0019424A" w:rsidP="000A7841">
            <w:pPr>
              <w:pStyle w:val="Tabellentext"/>
            </w:pPr>
            <w:r w:rsidRPr="001663FB">
              <w:t>Strasse</w:t>
            </w:r>
          </w:p>
          <w:p w14:paraId="7D671725" w14:textId="77777777" w:rsidR="0019424A" w:rsidRPr="001663FB" w:rsidRDefault="0019424A" w:rsidP="000A7841">
            <w:pPr>
              <w:pStyle w:val="Tabellentext"/>
              <w:rPr>
                <w:b/>
                <w:bCs/>
                <w:sz w:val="16"/>
                <w:szCs w:val="16"/>
              </w:rPr>
            </w:pPr>
            <w:r w:rsidRPr="001663FB">
              <w:t>PLZ / Ort</w:t>
            </w:r>
          </w:p>
        </w:tc>
        <w:tc>
          <w:tcPr>
            <w:tcW w:w="6329" w:type="dxa"/>
            <w:gridSpan w:val="3"/>
            <w:shd w:val="clear" w:color="auto" w:fill="FFFFCC"/>
          </w:tcPr>
          <w:p w14:paraId="76EFE67E" w14:textId="77777777" w:rsidR="0019424A" w:rsidRPr="001663FB" w:rsidRDefault="0019424A" w:rsidP="000A7841">
            <w:pPr>
              <w:pStyle w:val="Tabellentextblau"/>
              <w:rPr>
                <w:color w:val="auto"/>
              </w:rPr>
            </w:pPr>
          </w:p>
          <w:p w14:paraId="6C6A59F2" w14:textId="67DDDF92" w:rsidR="0019424A" w:rsidRPr="001663FB" w:rsidRDefault="0019424A" w:rsidP="000A7841">
            <w:pPr>
              <w:pStyle w:val="Tabellentextblau"/>
              <w:rPr>
                <w:color w:val="auto"/>
              </w:rPr>
            </w:pPr>
          </w:p>
          <w:p w14:paraId="47098197" w14:textId="45D6E3A4" w:rsidR="0019424A" w:rsidRPr="001663FB" w:rsidRDefault="0019424A" w:rsidP="000A7841">
            <w:pPr>
              <w:pStyle w:val="Tabellentextblau"/>
              <w:rPr>
                <w:color w:val="auto"/>
              </w:rPr>
            </w:pPr>
          </w:p>
        </w:tc>
      </w:tr>
      <w:tr w:rsidR="001663FB" w:rsidRPr="001663FB" w14:paraId="17478487" w14:textId="77777777" w:rsidTr="00B748AD">
        <w:trPr>
          <w:trHeight w:val="850"/>
        </w:trPr>
        <w:tc>
          <w:tcPr>
            <w:tcW w:w="3412" w:type="dxa"/>
          </w:tcPr>
          <w:p w14:paraId="436FE9A2" w14:textId="77777777" w:rsidR="0019424A" w:rsidRPr="001663FB" w:rsidRDefault="0019424A" w:rsidP="000A7841">
            <w:pPr>
              <w:pStyle w:val="Tabellentext"/>
            </w:pPr>
            <w:r w:rsidRPr="001663FB">
              <w:t>Referenzperson der BHS</w:t>
            </w:r>
          </w:p>
          <w:p w14:paraId="3762B369" w14:textId="77777777" w:rsidR="0019424A" w:rsidRPr="001663FB" w:rsidRDefault="0019424A" w:rsidP="000A7841">
            <w:pPr>
              <w:pStyle w:val="Tabellentext"/>
            </w:pPr>
            <w:r w:rsidRPr="001663FB">
              <w:t>(Vorname, Name, Tel., E-Mail)</w:t>
            </w:r>
          </w:p>
        </w:tc>
        <w:tc>
          <w:tcPr>
            <w:tcW w:w="6329" w:type="dxa"/>
            <w:gridSpan w:val="3"/>
            <w:shd w:val="clear" w:color="auto" w:fill="FFFFCC"/>
          </w:tcPr>
          <w:p w14:paraId="60898887" w14:textId="77777777" w:rsidR="0019424A" w:rsidRPr="001663FB" w:rsidRDefault="0019424A" w:rsidP="000A7841">
            <w:pPr>
              <w:pStyle w:val="Tabellentextblau"/>
              <w:rPr>
                <w:color w:val="auto"/>
              </w:rPr>
            </w:pPr>
          </w:p>
        </w:tc>
      </w:tr>
      <w:tr w:rsidR="001663FB" w:rsidRPr="001663FB" w14:paraId="06A0F282" w14:textId="77777777" w:rsidTr="00B748AD">
        <w:trPr>
          <w:trHeight w:val="567"/>
        </w:trPr>
        <w:tc>
          <w:tcPr>
            <w:tcW w:w="3412" w:type="dxa"/>
          </w:tcPr>
          <w:p w14:paraId="2DB3EE95" w14:textId="77777777" w:rsidR="0019424A" w:rsidRPr="001663FB" w:rsidRDefault="0019424A" w:rsidP="000A7841">
            <w:pPr>
              <w:pStyle w:val="Tabellentext"/>
              <w:rPr>
                <w:b/>
                <w:bCs/>
                <w:sz w:val="16"/>
                <w:szCs w:val="16"/>
              </w:rPr>
            </w:pPr>
            <w:r w:rsidRPr="001663FB">
              <w:t xml:space="preserve">Bausumme, Termine / Jahr </w:t>
            </w:r>
            <w:r w:rsidRPr="001663FB">
              <w:br/>
              <w:t>(Beginn, Ende)</w:t>
            </w:r>
          </w:p>
        </w:tc>
        <w:tc>
          <w:tcPr>
            <w:tcW w:w="2792" w:type="dxa"/>
            <w:shd w:val="clear" w:color="auto" w:fill="FFFFCC"/>
          </w:tcPr>
          <w:p w14:paraId="6AD4A52A" w14:textId="77777777" w:rsidR="0019424A" w:rsidRPr="001663FB" w:rsidRDefault="0019424A" w:rsidP="000A7841">
            <w:pPr>
              <w:pStyle w:val="Tabellentext"/>
            </w:pPr>
            <w:r w:rsidRPr="001663FB">
              <w:t xml:space="preserve">CHF </w:t>
            </w:r>
          </w:p>
        </w:tc>
        <w:tc>
          <w:tcPr>
            <w:tcW w:w="1768" w:type="dxa"/>
            <w:shd w:val="clear" w:color="auto" w:fill="FFFFCC"/>
          </w:tcPr>
          <w:p w14:paraId="7AD130B1" w14:textId="77777777" w:rsidR="0019424A" w:rsidRPr="001663FB" w:rsidRDefault="0019424A" w:rsidP="000A7841">
            <w:pPr>
              <w:pStyle w:val="Tabellentext"/>
            </w:pPr>
            <w:r w:rsidRPr="001663FB">
              <w:t xml:space="preserve">von </w:t>
            </w:r>
          </w:p>
        </w:tc>
        <w:tc>
          <w:tcPr>
            <w:tcW w:w="1769" w:type="dxa"/>
            <w:shd w:val="clear" w:color="auto" w:fill="FFFFCC"/>
          </w:tcPr>
          <w:p w14:paraId="464600FE" w14:textId="77777777" w:rsidR="0019424A" w:rsidRPr="001663FB" w:rsidRDefault="0019424A" w:rsidP="000A7841">
            <w:pPr>
              <w:pStyle w:val="Tabellentext"/>
            </w:pPr>
            <w:r w:rsidRPr="001663FB">
              <w:t xml:space="preserve">bis </w:t>
            </w:r>
          </w:p>
        </w:tc>
      </w:tr>
      <w:tr w:rsidR="001663FB" w:rsidRPr="001663FB" w14:paraId="55B54373" w14:textId="77777777" w:rsidTr="00B748AD">
        <w:trPr>
          <w:trHeight w:val="567"/>
        </w:trPr>
        <w:tc>
          <w:tcPr>
            <w:tcW w:w="3412" w:type="dxa"/>
          </w:tcPr>
          <w:p w14:paraId="67841DB8" w14:textId="77777777" w:rsidR="0019424A" w:rsidRPr="001663FB" w:rsidRDefault="0019424A" w:rsidP="000A7841">
            <w:pPr>
              <w:pStyle w:val="Tabellentext"/>
            </w:pPr>
            <w:r w:rsidRPr="001663FB">
              <w:t>Honorarsumme der Firma, Termine (Beginn, Ende)</w:t>
            </w:r>
          </w:p>
        </w:tc>
        <w:tc>
          <w:tcPr>
            <w:tcW w:w="2792" w:type="dxa"/>
            <w:shd w:val="clear" w:color="auto" w:fill="FFFFCC"/>
          </w:tcPr>
          <w:p w14:paraId="52751A66" w14:textId="77777777" w:rsidR="0019424A" w:rsidRPr="001663FB" w:rsidRDefault="0019424A" w:rsidP="000A7841">
            <w:pPr>
              <w:pStyle w:val="Tabellentextblau"/>
              <w:rPr>
                <w:color w:val="auto"/>
              </w:rPr>
            </w:pPr>
            <w:r w:rsidRPr="001663FB">
              <w:rPr>
                <w:color w:val="auto"/>
              </w:rPr>
              <w:t xml:space="preserve">CHF </w:t>
            </w:r>
          </w:p>
        </w:tc>
        <w:tc>
          <w:tcPr>
            <w:tcW w:w="1768" w:type="dxa"/>
            <w:shd w:val="clear" w:color="auto" w:fill="FFFFCC"/>
          </w:tcPr>
          <w:p w14:paraId="71828CE0" w14:textId="77777777" w:rsidR="0019424A" w:rsidRPr="001663FB" w:rsidRDefault="0019424A" w:rsidP="000A7841">
            <w:pPr>
              <w:pStyle w:val="Tabellentextblau"/>
              <w:rPr>
                <w:color w:val="auto"/>
              </w:rPr>
            </w:pPr>
            <w:r w:rsidRPr="001663FB">
              <w:rPr>
                <w:color w:val="auto"/>
              </w:rPr>
              <w:t xml:space="preserve">von </w:t>
            </w:r>
          </w:p>
        </w:tc>
        <w:tc>
          <w:tcPr>
            <w:tcW w:w="1769" w:type="dxa"/>
            <w:shd w:val="clear" w:color="auto" w:fill="FFFFCC"/>
          </w:tcPr>
          <w:p w14:paraId="386354B4" w14:textId="77777777" w:rsidR="0019424A" w:rsidRPr="001663FB" w:rsidRDefault="0019424A" w:rsidP="000A7841">
            <w:pPr>
              <w:pStyle w:val="Tabellentextblau"/>
              <w:rPr>
                <w:color w:val="auto"/>
              </w:rPr>
            </w:pPr>
            <w:r w:rsidRPr="001663FB">
              <w:rPr>
                <w:color w:val="auto"/>
              </w:rPr>
              <w:t xml:space="preserve">bis </w:t>
            </w:r>
          </w:p>
        </w:tc>
      </w:tr>
      <w:tr w:rsidR="001663FB" w:rsidRPr="001663FB" w14:paraId="7DF20B66" w14:textId="77777777" w:rsidTr="00B748AD">
        <w:trPr>
          <w:trHeight w:val="5669"/>
        </w:trPr>
        <w:tc>
          <w:tcPr>
            <w:tcW w:w="3412" w:type="dxa"/>
          </w:tcPr>
          <w:p w14:paraId="25E96640" w14:textId="77777777" w:rsidR="0019424A" w:rsidRPr="001663FB" w:rsidRDefault="0019424A" w:rsidP="000A7841">
            <w:pPr>
              <w:pStyle w:val="Tabellentext"/>
            </w:pPr>
            <w:r w:rsidRPr="001663FB">
              <w:t>Begründung der Vergleichbarkeit dieses Referenzprojektes</w:t>
            </w:r>
          </w:p>
          <w:p w14:paraId="06046611" w14:textId="77777777" w:rsidR="0019424A" w:rsidRPr="001663FB" w:rsidRDefault="0019424A" w:rsidP="000A7841">
            <w:pPr>
              <w:pStyle w:val="Tabellentext"/>
            </w:pPr>
          </w:p>
          <w:p w14:paraId="71CC5238" w14:textId="77777777" w:rsidR="0019424A" w:rsidRPr="001663FB" w:rsidRDefault="0019424A" w:rsidP="000A7841">
            <w:pPr>
              <w:pStyle w:val="Tabellentext"/>
            </w:pPr>
          </w:p>
        </w:tc>
        <w:tc>
          <w:tcPr>
            <w:tcW w:w="6329" w:type="dxa"/>
            <w:gridSpan w:val="3"/>
            <w:shd w:val="clear" w:color="auto" w:fill="FFFFCC"/>
          </w:tcPr>
          <w:p w14:paraId="467B2973" w14:textId="77777777" w:rsidR="0019424A" w:rsidRPr="001663FB" w:rsidRDefault="0019424A" w:rsidP="000A7841">
            <w:pPr>
              <w:pStyle w:val="Tabellentextblau"/>
              <w:rPr>
                <w:color w:val="auto"/>
              </w:rPr>
            </w:pPr>
          </w:p>
        </w:tc>
      </w:tr>
    </w:tbl>
    <w:p w14:paraId="7CF18C3B" w14:textId="77777777" w:rsidR="001D418A" w:rsidRDefault="001D418A" w:rsidP="001C50FB">
      <w:pPr>
        <w:pStyle w:val="2"/>
        <w:sectPr w:rsidR="001D418A" w:rsidSect="002A2C36">
          <w:footerReference w:type="default" r:id="rId20"/>
          <w:pgSz w:w="11907" w:h="16840"/>
          <w:pgMar w:top="1560" w:right="1134" w:bottom="1134" w:left="1134" w:header="0" w:footer="642" w:gutter="0"/>
          <w:paperSrc w:first="4" w:other="4"/>
          <w:cols w:space="720"/>
          <w:docGrid w:linePitch="272"/>
        </w:sectPr>
      </w:pPr>
      <w:bookmarkStart w:id="17" w:name="_Toc94513862"/>
    </w:p>
    <w:p w14:paraId="3FFC38E9" w14:textId="0F9908C1" w:rsidR="001C50FB" w:rsidRDefault="001C50FB" w:rsidP="003962F8">
      <w:pPr>
        <w:pStyle w:val="2"/>
        <w:numPr>
          <w:ilvl w:val="0"/>
          <w:numId w:val="0"/>
        </w:numPr>
      </w:pPr>
      <w:r>
        <w:lastRenderedPageBreak/>
        <w:t>Schlüsselperson 2 (Projektleiter Stv.)</w:t>
      </w:r>
      <w:bookmarkEnd w:id="17"/>
    </w:p>
    <w:tbl>
      <w:tblPr>
        <w:tblStyle w:val="Tabellenraster1"/>
        <w:tblW w:w="4942" w:type="pct"/>
        <w:tblLayout w:type="fixed"/>
        <w:tblLook w:val="0000" w:firstRow="0" w:lastRow="0" w:firstColumn="0" w:lastColumn="0" w:noHBand="0" w:noVBand="0"/>
      </w:tblPr>
      <w:tblGrid>
        <w:gridCol w:w="3434"/>
        <w:gridCol w:w="2221"/>
        <w:gridCol w:w="2211"/>
        <w:gridCol w:w="1875"/>
      </w:tblGrid>
      <w:tr w:rsidR="001C50FB" w:rsidRPr="001663FB" w14:paraId="60888CE5" w14:textId="77777777" w:rsidTr="00B748AD">
        <w:trPr>
          <w:trHeight w:val="567"/>
        </w:trPr>
        <w:tc>
          <w:tcPr>
            <w:tcW w:w="3236" w:type="dxa"/>
          </w:tcPr>
          <w:p w14:paraId="4A20295F" w14:textId="77777777" w:rsidR="001C50FB" w:rsidRPr="001663FB" w:rsidRDefault="001C50FB" w:rsidP="000A7841">
            <w:pPr>
              <w:pStyle w:val="Tabellentext"/>
            </w:pPr>
            <w:r w:rsidRPr="001663FB">
              <w:t xml:space="preserve">Vorname Name </w:t>
            </w:r>
            <w:r w:rsidRPr="001663FB">
              <w:rPr>
                <w:rFonts w:ascii="Webdings" w:eastAsia="Webdings" w:hAnsi="Webdings" w:cs="Webdings"/>
              </w:rPr>
              <w:t>|</w:t>
            </w:r>
            <w:r w:rsidRPr="001663FB">
              <w:t xml:space="preserve"> Jahrgang</w:t>
            </w:r>
          </w:p>
        </w:tc>
        <w:tc>
          <w:tcPr>
            <w:tcW w:w="4177" w:type="dxa"/>
            <w:gridSpan w:val="2"/>
            <w:shd w:val="clear" w:color="auto" w:fill="FFFFCC"/>
          </w:tcPr>
          <w:p w14:paraId="4EDFFC79" w14:textId="77777777" w:rsidR="001C50FB" w:rsidRPr="001D418A" w:rsidRDefault="001C50FB" w:rsidP="000A7841">
            <w:pPr>
              <w:pStyle w:val="Tabellentextblau"/>
              <w:rPr>
                <w:color w:val="auto"/>
              </w:rPr>
            </w:pPr>
          </w:p>
        </w:tc>
        <w:tc>
          <w:tcPr>
            <w:tcW w:w="1767" w:type="dxa"/>
            <w:shd w:val="clear" w:color="auto" w:fill="FFFFCC"/>
          </w:tcPr>
          <w:p w14:paraId="01E59B6E" w14:textId="77777777" w:rsidR="001C50FB" w:rsidRPr="001D418A" w:rsidRDefault="001C50FB" w:rsidP="000A7841">
            <w:pPr>
              <w:pStyle w:val="Tabellentextblau"/>
              <w:rPr>
                <w:color w:val="auto"/>
              </w:rPr>
            </w:pPr>
          </w:p>
        </w:tc>
      </w:tr>
      <w:tr w:rsidR="001C50FB" w:rsidRPr="001663FB" w14:paraId="30E5D57B" w14:textId="77777777" w:rsidTr="001D418A">
        <w:trPr>
          <w:trHeight w:val="2268"/>
        </w:trPr>
        <w:tc>
          <w:tcPr>
            <w:tcW w:w="3236" w:type="dxa"/>
          </w:tcPr>
          <w:p w14:paraId="71922766" w14:textId="77777777" w:rsidR="001C50FB" w:rsidRPr="001663FB" w:rsidRDefault="001C50FB" w:rsidP="000A7841">
            <w:pPr>
              <w:pStyle w:val="Tabellentext"/>
            </w:pPr>
            <w:r w:rsidRPr="001663FB">
              <w:t xml:space="preserve">Ausbildung </w:t>
            </w:r>
            <w:r w:rsidRPr="001663FB">
              <w:rPr>
                <w:rFonts w:ascii="Webdings" w:eastAsia="Webdings" w:hAnsi="Webdings" w:cs="Webdings"/>
              </w:rPr>
              <w:t>|</w:t>
            </w:r>
            <w:r w:rsidRPr="001663FB">
              <w:t xml:space="preserve"> Diplom </w:t>
            </w:r>
            <w:r w:rsidRPr="001663FB">
              <w:rPr>
                <w:rFonts w:ascii="Webdings" w:eastAsia="Webdings" w:hAnsi="Webdings" w:cs="Webdings"/>
              </w:rPr>
              <w:t>|</w:t>
            </w:r>
            <w:r w:rsidRPr="001663FB">
              <w:t xml:space="preserve"> Jahr</w:t>
            </w:r>
          </w:p>
          <w:p w14:paraId="0EFE6EB7" w14:textId="77777777" w:rsidR="001C50FB" w:rsidRPr="001663FB" w:rsidRDefault="001C50FB" w:rsidP="000A7841">
            <w:pPr>
              <w:pStyle w:val="Tabellentext"/>
            </w:pPr>
          </w:p>
        </w:tc>
        <w:tc>
          <w:tcPr>
            <w:tcW w:w="2093" w:type="dxa"/>
            <w:shd w:val="clear" w:color="auto" w:fill="FFFFCC"/>
          </w:tcPr>
          <w:p w14:paraId="51EA234B" w14:textId="77777777" w:rsidR="001C50FB" w:rsidRPr="001D418A" w:rsidRDefault="001C50FB" w:rsidP="000A7841">
            <w:pPr>
              <w:pStyle w:val="Formularfelder"/>
              <w:rPr>
                <w:b w:val="0"/>
                <w:bCs/>
              </w:rPr>
            </w:pPr>
          </w:p>
        </w:tc>
        <w:tc>
          <w:tcPr>
            <w:tcW w:w="2084" w:type="dxa"/>
            <w:shd w:val="clear" w:color="auto" w:fill="FFFFCC"/>
          </w:tcPr>
          <w:p w14:paraId="1E58D2A8" w14:textId="77777777" w:rsidR="001C50FB" w:rsidRPr="001D418A" w:rsidRDefault="001C50FB" w:rsidP="000A7841">
            <w:pPr>
              <w:pStyle w:val="Tabellentextblau"/>
              <w:rPr>
                <w:color w:val="auto"/>
              </w:rPr>
            </w:pPr>
          </w:p>
        </w:tc>
        <w:tc>
          <w:tcPr>
            <w:tcW w:w="1767" w:type="dxa"/>
            <w:shd w:val="clear" w:color="auto" w:fill="FFFFCC"/>
          </w:tcPr>
          <w:p w14:paraId="50964BC6" w14:textId="77777777" w:rsidR="001C50FB" w:rsidRPr="001D418A" w:rsidRDefault="001C50FB" w:rsidP="000A7841">
            <w:pPr>
              <w:pStyle w:val="Tabellentextblau"/>
              <w:rPr>
                <w:color w:val="auto"/>
              </w:rPr>
            </w:pPr>
          </w:p>
        </w:tc>
      </w:tr>
      <w:tr w:rsidR="001C50FB" w:rsidRPr="001663FB" w14:paraId="3750D1D1" w14:textId="77777777" w:rsidTr="00B748AD">
        <w:trPr>
          <w:trHeight w:val="567"/>
        </w:trPr>
        <w:tc>
          <w:tcPr>
            <w:tcW w:w="3236" w:type="dxa"/>
          </w:tcPr>
          <w:p w14:paraId="7C3B8E65" w14:textId="77777777" w:rsidR="001C50FB" w:rsidRPr="001663FB" w:rsidRDefault="001C50FB" w:rsidP="000A7841">
            <w:pPr>
              <w:pStyle w:val="Tabellentext"/>
            </w:pPr>
            <w:proofErr w:type="spellStart"/>
            <w:r w:rsidRPr="001663FB">
              <w:t>Funktion</w:t>
            </w:r>
            <w:r w:rsidRPr="001663FB">
              <w:rPr>
                <w:rFonts w:ascii="Webdings" w:eastAsia="Webdings" w:hAnsi="Webdings" w:cs="Webdings"/>
              </w:rPr>
              <w:t>|</w:t>
            </w:r>
            <w:r w:rsidRPr="001663FB">
              <w:t>in</w:t>
            </w:r>
            <w:proofErr w:type="spellEnd"/>
            <w:r w:rsidRPr="001663FB">
              <w:t xml:space="preserve"> dieser Funktion seit</w:t>
            </w:r>
          </w:p>
        </w:tc>
        <w:tc>
          <w:tcPr>
            <w:tcW w:w="4177" w:type="dxa"/>
            <w:gridSpan w:val="2"/>
            <w:shd w:val="clear" w:color="auto" w:fill="FFFFCC"/>
          </w:tcPr>
          <w:p w14:paraId="13D2BA2C" w14:textId="77777777" w:rsidR="001C50FB" w:rsidRPr="001D418A" w:rsidRDefault="001C50FB" w:rsidP="000A7841">
            <w:pPr>
              <w:pStyle w:val="Tabellentextblau"/>
              <w:rPr>
                <w:bCs/>
                <w:color w:val="auto"/>
              </w:rPr>
            </w:pPr>
          </w:p>
        </w:tc>
        <w:tc>
          <w:tcPr>
            <w:tcW w:w="1767" w:type="dxa"/>
            <w:shd w:val="clear" w:color="auto" w:fill="FFFFCC"/>
          </w:tcPr>
          <w:p w14:paraId="163CD8AB" w14:textId="77777777" w:rsidR="001C50FB" w:rsidRPr="001663FB" w:rsidRDefault="001C50FB" w:rsidP="000A7841">
            <w:pPr>
              <w:pStyle w:val="Tabellentextblau"/>
              <w:rPr>
                <w:color w:val="auto"/>
              </w:rPr>
            </w:pPr>
          </w:p>
        </w:tc>
      </w:tr>
    </w:tbl>
    <w:p w14:paraId="328E1385" w14:textId="2B1B8363" w:rsidR="001C50FB" w:rsidRPr="001663FB" w:rsidRDefault="001C50FB" w:rsidP="003962F8">
      <w:pPr>
        <w:pStyle w:val="2"/>
        <w:numPr>
          <w:ilvl w:val="0"/>
          <w:numId w:val="0"/>
        </w:numPr>
      </w:pPr>
      <w:bookmarkStart w:id="18" w:name="_Toc94513863"/>
      <w:r w:rsidRPr="001663FB">
        <w:t>Referenzprojekt 1 (Projektleiter</w:t>
      </w:r>
      <w:r>
        <w:t xml:space="preserve"> Stv.</w:t>
      </w:r>
      <w:r w:rsidRPr="001663FB">
        <w:t>)</w:t>
      </w:r>
      <w:bookmarkEnd w:id="18"/>
    </w:p>
    <w:tbl>
      <w:tblPr>
        <w:tblStyle w:val="Tabellenraster1"/>
        <w:tblW w:w="4942" w:type="pct"/>
        <w:tblLayout w:type="fixed"/>
        <w:tblLook w:val="0000" w:firstRow="0" w:lastRow="0" w:firstColumn="0" w:lastColumn="0" w:noHBand="0" w:noVBand="0"/>
      </w:tblPr>
      <w:tblGrid>
        <w:gridCol w:w="3412"/>
        <w:gridCol w:w="2792"/>
        <w:gridCol w:w="1768"/>
        <w:gridCol w:w="1769"/>
      </w:tblGrid>
      <w:tr w:rsidR="001C50FB" w:rsidRPr="001663FB" w14:paraId="08FAE93D" w14:textId="77777777" w:rsidTr="00B748AD">
        <w:trPr>
          <w:trHeight w:val="567"/>
        </w:trPr>
        <w:tc>
          <w:tcPr>
            <w:tcW w:w="3412" w:type="dxa"/>
          </w:tcPr>
          <w:p w14:paraId="0F8FB1EE" w14:textId="77777777" w:rsidR="001C50FB" w:rsidRPr="001663FB" w:rsidRDefault="001C50FB" w:rsidP="000A7841">
            <w:pPr>
              <w:pStyle w:val="Tabellentext"/>
            </w:pPr>
            <w:r w:rsidRPr="001663FB">
              <w:t>Name des Projektes (Kurztitel)</w:t>
            </w:r>
          </w:p>
        </w:tc>
        <w:tc>
          <w:tcPr>
            <w:tcW w:w="6329" w:type="dxa"/>
            <w:gridSpan w:val="3"/>
            <w:shd w:val="clear" w:color="auto" w:fill="FFFFCC"/>
          </w:tcPr>
          <w:p w14:paraId="16A9BE6C" w14:textId="77777777" w:rsidR="001C50FB" w:rsidRPr="001663FB" w:rsidRDefault="001C50FB" w:rsidP="000A7841">
            <w:pPr>
              <w:pStyle w:val="Tabellentextblau"/>
              <w:rPr>
                <w:color w:val="auto"/>
              </w:rPr>
            </w:pPr>
          </w:p>
        </w:tc>
      </w:tr>
      <w:tr w:rsidR="001C50FB" w:rsidRPr="001663FB" w14:paraId="75FA2892" w14:textId="77777777" w:rsidTr="00B748AD">
        <w:trPr>
          <w:trHeight w:val="1701"/>
        </w:trPr>
        <w:tc>
          <w:tcPr>
            <w:tcW w:w="3412" w:type="dxa"/>
          </w:tcPr>
          <w:p w14:paraId="1CD27EE3" w14:textId="77777777" w:rsidR="001C50FB" w:rsidRPr="001663FB" w:rsidRDefault="001C50FB" w:rsidP="000A7841">
            <w:pPr>
              <w:pStyle w:val="Tabellentext"/>
              <w:rPr>
                <w:b/>
                <w:bCs/>
                <w:sz w:val="16"/>
                <w:szCs w:val="16"/>
              </w:rPr>
            </w:pPr>
            <w:r w:rsidRPr="001663FB">
              <w:t>Fachgebiet, Tätigkeiten</w:t>
            </w:r>
          </w:p>
        </w:tc>
        <w:tc>
          <w:tcPr>
            <w:tcW w:w="6329" w:type="dxa"/>
            <w:gridSpan w:val="3"/>
            <w:shd w:val="clear" w:color="auto" w:fill="FFFFCC"/>
          </w:tcPr>
          <w:p w14:paraId="525A8702" w14:textId="77777777" w:rsidR="001C50FB" w:rsidRPr="001663FB" w:rsidRDefault="001C50FB" w:rsidP="000A7841">
            <w:pPr>
              <w:pStyle w:val="Tabellentextblau"/>
              <w:rPr>
                <w:color w:val="auto"/>
              </w:rPr>
            </w:pPr>
          </w:p>
        </w:tc>
      </w:tr>
      <w:tr w:rsidR="001C50FB" w:rsidRPr="001663FB" w14:paraId="358CA2D8" w14:textId="77777777" w:rsidTr="00B748AD">
        <w:trPr>
          <w:trHeight w:val="1701"/>
        </w:trPr>
        <w:tc>
          <w:tcPr>
            <w:tcW w:w="3412" w:type="dxa"/>
          </w:tcPr>
          <w:p w14:paraId="18F368DF" w14:textId="77777777" w:rsidR="001C50FB" w:rsidRPr="001663FB" w:rsidRDefault="001C50FB" w:rsidP="000A7841">
            <w:pPr>
              <w:pStyle w:val="Tabellentext"/>
            </w:pPr>
            <w:r w:rsidRPr="001663FB">
              <w:t>Beschrieb Funktion, Verantwortung der vorgestellten Person</w:t>
            </w:r>
          </w:p>
        </w:tc>
        <w:tc>
          <w:tcPr>
            <w:tcW w:w="6329" w:type="dxa"/>
            <w:gridSpan w:val="3"/>
            <w:shd w:val="clear" w:color="auto" w:fill="FFFFCC"/>
          </w:tcPr>
          <w:p w14:paraId="4D0AE1FE" w14:textId="77777777" w:rsidR="001C50FB" w:rsidRPr="001663FB" w:rsidRDefault="001C50FB" w:rsidP="000A7841">
            <w:pPr>
              <w:pStyle w:val="Tabellentextblau"/>
              <w:rPr>
                <w:color w:val="auto"/>
              </w:rPr>
            </w:pPr>
          </w:p>
        </w:tc>
      </w:tr>
      <w:tr w:rsidR="001C50FB" w:rsidRPr="001663FB" w14:paraId="34C92146" w14:textId="77777777" w:rsidTr="00B748AD">
        <w:trPr>
          <w:trHeight w:val="1134"/>
        </w:trPr>
        <w:tc>
          <w:tcPr>
            <w:tcW w:w="3412" w:type="dxa"/>
          </w:tcPr>
          <w:p w14:paraId="6F4FFC93" w14:textId="77777777" w:rsidR="001C50FB" w:rsidRPr="001663FB" w:rsidRDefault="001C50FB" w:rsidP="000A7841">
            <w:pPr>
              <w:pStyle w:val="Tabellentext"/>
            </w:pPr>
            <w:r w:rsidRPr="001663FB">
              <w:t>Bauherrschaft</w:t>
            </w:r>
          </w:p>
          <w:p w14:paraId="6A9997E0" w14:textId="77777777" w:rsidR="001C50FB" w:rsidRPr="001663FB" w:rsidRDefault="001C50FB" w:rsidP="000A7841">
            <w:pPr>
              <w:pStyle w:val="Tabellentext"/>
            </w:pPr>
            <w:r w:rsidRPr="001663FB">
              <w:t>Strasse</w:t>
            </w:r>
          </w:p>
          <w:p w14:paraId="21644B9C" w14:textId="77777777" w:rsidR="001C50FB" w:rsidRPr="001663FB" w:rsidRDefault="001C50FB" w:rsidP="000A7841">
            <w:pPr>
              <w:pStyle w:val="Tabellentext"/>
              <w:rPr>
                <w:b/>
                <w:bCs/>
                <w:sz w:val="16"/>
                <w:szCs w:val="16"/>
              </w:rPr>
            </w:pPr>
            <w:r w:rsidRPr="001663FB">
              <w:t>PLZ / Ort</w:t>
            </w:r>
          </w:p>
        </w:tc>
        <w:tc>
          <w:tcPr>
            <w:tcW w:w="6329" w:type="dxa"/>
            <w:gridSpan w:val="3"/>
            <w:shd w:val="clear" w:color="auto" w:fill="FFFFCC"/>
          </w:tcPr>
          <w:p w14:paraId="1FB57458" w14:textId="77777777" w:rsidR="001C50FB" w:rsidRPr="001663FB" w:rsidRDefault="001C50FB" w:rsidP="000A7841">
            <w:pPr>
              <w:pStyle w:val="Tabellentextblau"/>
              <w:rPr>
                <w:color w:val="auto"/>
              </w:rPr>
            </w:pPr>
          </w:p>
          <w:p w14:paraId="0F3D1130" w14:textId="77777777" w:rsidR="001C50FB" w:rsidRPr="001663FB" w:rsidRDefault="001C50FB" w:rsidP="000A7841">
            <w:pPr>
              <w:pStyle w:val="Tabellentextblau"/>
              <w:rPr>
                <w:color w:val="auto"/>
              </w:rPr>
            </w:pPr>
          </w:p>
        </w:tc>
      </w:tr>
      <w:tr w:rsidR="001C50FB" w:rsidRPr="001663FB" w14:paraId="0FBD8B76" w14:textId="77777777" w:rsidTr="00B748AD">
        <w:trPr>
          <w:trHeight w:val="850"/>
        </w:trPr>
        <w:tc>
          <w:tcPr>
            <w:tcW w:w="3412" w:type="dxa"/>
          </w:tcPr>
          <w:p w14:paraId="230E552C" w14:textId="77777777" w:rsidR="001C50FB" w:rsidRPr="001663FB" w:rsidRDefault="001C50FB" w:rsidP="000A7841">
            <w:pPr>
              <w:pStyle w:val="Tabellentext"/>
            </w:pPr>
            <w:r w:rsidRPr="001663FB">
              <w:t>Referenzperson der BHS</w:t>
            </w:r>
          </w:p>
          <w:p w14:paraId="77E62B2F" w14:textId="77777777" w:rsidR="001C50FB" w:rsidRPr="001663FB" w:rsidRDefault="001C50FB" w:rsidP="000A7841">
            <w:pPr>
              <w:pStyle w:val="Tabellentext"/>
            </w:pPr>
            <w:r w:rsidRPr="001663FB">
              <w:t>(Vorname, Name, Tel., E-Mail)</w:t>
            </w:r>
          </w:p>
        </w:tc>
        <w:tc>
          <w:tcPr>
            <w:tcW w:w="6329" w:type="dxa"/>
            <w:gridSpan w:val="3"/>
            <w:shd w:val="clear" w:color="auto" w:fill="FFFFCC"/>
          </w:tcPr>
          <w:p w14:paraId="3EA571C7" w14:textId="77777777" w:rsidR="001C50FB" w:rsidRDefault="001C50FB" w:rsidP="000A7841">
            <w:pPr>
              <w:pStyle w:val="Tabellentextblau"/>
              <w:rPr>
                <w:color w:val="auto"/>
              </w:rPr>
            </w:pPr>
          </w:p>
          <w:p w14:paraId="54139EBD" w14:textId="153C2007" w:rsidR="00331CDF" w:rsidRPr="001663FB" w:rsidRDefault="00331CDF" w:rsidP="000A7841">
            <w:pPr>
              <w:pStyle w:val="Tabellentextblau"/>
              <w:rPr>
                <w:color w:val="auto"/>
              </w:rPr>
            </w:pPr>
          </w:p>
        </w:tc>
      </w:tr>
      <w:tr w:rsidR="001C50FB" w:rsidRPr="001663FB" w14:paraId="132F4E10" w14:textId="77777777" w:rsidTr="00B748AD">
        <w:trPr>
          <w:trHeight w:val="567"/>
        </w:trPr>
        <w:tc>
          <w:tcPr>
            <w:tcW w:w="3412" w:type="dxa"/>
          </w:tcPr>
          <w:p w14:paraId="759BD653" w14:textId="77777777" w:rsidR="001C50FB" w:rsidRPr="001663FB" w:rsidRDefault="001C50FB" w:rsidP="000A7841">
            <w:pPr>
              <w:pStyle w:val="Tabellentext"/>
              <w:rPr>
                <w:b/>
                <w:bCs/>
                <w:sz w:val="16"/>
                <w:szCs w:val="16"/>
              </w:rPr>
            </w:pPr>
            <w:r w:rsidRPr="001663FB">
              <w:t xml:space="preserve">Bausumme, Termine / Jahr </w:t>
            </w:r>
            <w:r w:rsidRPr="001663FB">
              <w:br/>
              <w:t>(Beginn, Ende)</w:t>
            </w:r>
          </w:p>
        </w:tc>
        <w:tc>
          <w:tcPr>
            <w:tcW w:w="2792" w:type="dxa"/>
            <w:shd w:val="clear" w:color="auto" w:fill="FFFFCC"/>
          </w:tcPr>
          <w:p w14:paraId="767A31A6" w14:textId="77777777" w:rsidR="001C50FB" w:rsidRPr="001663FB" w:rsidRDefault="001C50FB" w:rsidP="000A7841">
            <w:pPr>
              <w:pStyle w:val="Tabellentext"/>
            </w:pPr>
            <w:r w:rsidRPr="001663FB">
              <w:t xml:space="preserve">CHF </w:t>
            </w:r>
          </w:p>
        </w:tc>
        <w:tc>
          <w:tcPr>
            <w:tcW w:w="1768" w:type="dxa"/>
            <w:shd w:val="clear" w:color="auto" w:fill="FFFFCC"/>
          </w:tcPr>
          <w:p w14:paraId="48CFA51D" w14:textId="77777777" w:rsidR="001C50FB" w:rsidRPr="001663FB" w:rsidRDefault="001C50FB" w:rsidP="000A7841">
            <w:pPr>
              <w:pStyle w:val="Tabellentext"/>
            </w:pPr>
            <w:r w:rsidRPr="001663FB">
              <w:t xml:space="preserve">von </w:t>
            </w:r>
          </w:p>
        </w:tc>
        <w:tc>
          <w:tcPr>
            <w:tcW w:w="1769" w:type="dxa"/>
            <w:shd w:val="clear" w:color="auto" w:fill="FFFFCC"/>
          </w:tcPr>
          <w:p w14:paraId="60FE3475" w14:textId="77777777" w:rsidR="001C50FB" w:rsidRPr="001663FB" w:rsidRDefault="001C50FB" w:rsidP="000A7841">
            <w:pPr>
              <w:pStyle w:val="Tabellentext"/>
            </w:pPr>
            <w:r w:rsidRPr="001663FB">
              <w:t xml:space="preserve">bis </w:t>
            </w:r>
          </w:p>
        </w:tc>
      </w:tr>
      <w:tr w:rsidR="001C50FB" w:rsidRPr="001663FB" w14:paraId="20BD9FD7" w14:textId="77777777" w:rsidTr="00B748AD">
        <w:trPr>
          <w:trHeight w:val="567"/>
        </w:trPr>
        <w:tc>
          <w:tcPr>
            <w:tcW w:w="3412" w:type="dxa"/>
          </w:tcPr>
          <w:p w14:paraId="6ECDDCE7" w14:textId="77777777" w:rsidR="001C50FB" w:rsidRDefault="001C50FB" w:rsidP="000A7841">
            <w:pPr>
              <w:pStyle w:val="Tabellentext"/>
            </w:pPr>
            <w:r w:rsidRPr="001663FB">
              <w:t>Honorarsumme der Firma, Termine (Beginn, Ende)</w:t>
            </w:r>
          </w:p>
          <w:p w14:paraId="29F9CEF1" w14:textId="77777777" w:rsidR="001D418A" w:rsidRPr="001D418A" w:rsidRDefault="001D418A" w:rsidP="001D418A">
            <w:pPr>
              <w:rPr>
                <w:lang w:val="de-DE"/>
              </w:rPr>
            </w:pPr>
          </w:p>
          <w:p w14:paraId="51F107B8" w14:textId="77777777" w:rsidR="001D418A" w:rsidRPr="001D418A" w:rsidRDefault="001D418A" w:rsidP="001D418A">
            <w:pPr>
              <w:rPr>
                <w:lang w:val="de-DE"/>
              </w:rPr>
            </w:pPr>
          </w:p>
          <w:p w14:paraId="7B3EFB1F" w14:textId="77777777" w:rsidR="001D418A" w:rsidRPr="001D418A" w:rsidRDefault="001D418A" w:rsidP="001D418A">
            <w:pPr>
              <w:rPr>
                <w:lang w:val="de-DE"/>
              </w:rPr>
            </w:pPr>
          </w:p>
          <w:p w14:paraId="18D28253" w14:textId="26C1FE21" w:rsidR="001D418A" w:rsidRPr="001D418A" w:rsidRDefault="001D418A" w:rsidP="001D418A">
            <w:pPr>
              <w:jc w:val="right"/>
              <w:rPr>
                <w:lang w:val="de-DE"/>
              </w:rPr>
            </w:pPr>
          </w:p>
        </w:tc>
        <w:tc>
          <w:tcPr>
            <w:tcW w:w="2792" w:type="dxa"/>
            <w:shd w:val="clear" w:color="auto" w:fill="FFFFCC"/>
          </w:tcPr>
          <w:p w14:paraId="5EDE5AB4" w14:textId="77777777" w:rsidR="001C50FB" w:rsidRPr="001663FB" w:rsidRDefault="001C50FB" w:rsidP="000A7841">
            <w:pPr>
              <w:pStyle w:val="Tabellentextblau"/>
              <w:rPr>
                <w:color w:val="auto"/>
              </w:rPr>
            </w:pPr>
            <w:r w:rsidRPr="001663FB">
              <w:rPr>
                <w:color w:val="auto"/>
              </w:rPr>
              <w:t xml:space="preserve">CHF </w:t>
            </w:r>
          </w:p>
        </w:tc>
        <w:tc>
          <w:tcPr>
            <w:tcW w:w="1768" w:type="dxa"/>
            <w:shd w:val="clear" w:color="auto" w:fill="FFFFCC"/>
          </w:tcPr>
          <w:p w14:paraId="134AA035" w14:textId="77777777" w:rsidR="001C50FB" w:rsidRPr="001663FB" w:rsidRDefault="001C50FB" w:rsidP="000A7841">
            <w:pPr>
              <w:pStyle w:val="Tabellentextblau"/>
              <w:rPr>
                <w:color w:val="auto"/>
              </w:rPr>
            </w:pPr>
            <w:r w:rsidRPr="001663FB">
              <w:rPr>
                <w:color w:val="auto"/>
              </w:rPr>
              <w:t xml:space="preserve">von </w:t>
            </w:r>
          </w:p>
        </w:tc>
        <w:tc>
          <w:tcPr>
            <w:tcW w:w="1769" w:type="dxa"/>
            <w:shd w:val="clear" w:color="auto" w:fill="FFFFCC"/>
          </w:tcPr>
          <w:p w14:paraId="30F0CB8D" w14:textId="77777777" w:rsidR="001C50FB" w:rsidRPr="001663FB" w:rsidRDefault="001C50FB" w:rsidP="000A7841">
            <w:pPr>
              <w:pStyle w:val="Tabellentextblau"/>
              <w:rPr>
                <w:color w:val="auto"/>
              </w:rPr>
            </w:pPr>
            <w:r w:rsidRPr="001663FB">
              <w:rPr>
                <w:color w:val="auto"/>
              </w:rPr>
              <w:t xml:space="preserve">bis </w:t>
            </w:r>
          </w:p>
        </w:tc>
      </w:tr>
    </w:tbl>
    <w:p w14:paraId="26FC7751" w14:textId="77777777" w:rsidR="001D418A" w:rsidRDefault="001D418A" w:rsidP="000A7841">
      <w:pPr>
        <w:pStyle w:val="Tabellentext"/>
        <w:sectPr w:rsidR="001D418A" w:rsidSect="002A2C36">
          <w:footerReference w:type="default" r:id="rId21"/>
          <w:pgSz w:w="11907" w:h="16840"/>
          <w:pgMar w:top="1560" w:right="1134" w:bottom="1134" w:left="1134" w:header="0" w:footer="642" w:gutter="0"/>
          <w:paperSrc w:first="4" w:other="4"/>
          <w:cols w:space="720"/>
          <w:docGrid w:linePitch="272"/>
        </w:sectPr>
      </w:pPr>
    </w:p>
    <w:tbl>
      <w:tblPr>
        <w:tblStyle w:val="Tabellenraster1"/>
        <w:tblW w:w="4942" w:type="pct"/>
        <w:tblLayout w:type="fixed"/>
        <w:tblLook w:val="0000" w:firstRow="0" w:lastRow="0" w:firstColumn="0" w:lastColumn="0" w:noHBand="0" w:noVBand="0"/>
      </w:tblPr>
      <w:tblGrid>
        <w:gridCol w:w="3412"/>
        <w:gridCol w:w="6329"/>
      </w:tblGrid>
      <w:tr w:rsidR="001C50FB" w:rsidRPr="001663FB" w14:paraId="0CBB3C4F" w14:textId="77777777" w:rsidTr="00B748AD">
        <w:trPr>
          <w:trHeight w:val="5669"/>
        </w:trPr>
        <w:tc>
          <w:tcPr>
            <w:tcW w:w="3412" w:type="dxa"/>
          </w:tcPr>
          <w:p w14:paraId="25A9B6C0" w14:textId="099B5444" w:rsidR="001C50FB" w:rsidRPr="001663FB" w:rsidRDefault="001C50FB" w:rsidP="000A7841">
            <w:pPr>
              <w:pStyle w:val="Tabellentext"/>
            </w:pPr>
            <w:r w:rsidRPr="001663FB">
              <w:lastRenderedPageBreak/>
              <w:t>Begründung der Vergleichbarkeit dieses Referenzprojektes</w:t>
            </w:r>
          </w:p>
          <w:p w14:paraId="7AD4ADB3" w14:textId="77777777" w:rsidR="001C50FB" w:rsidRPr="001663FB" w:rsidRDefault="001C50FB" w:rsidP="000A7841">
            <w:pPr>
              <w:pStyle w:val="Tabellentext"/>
            </w:pPr>
          </w:p>
          <w:p w14:paraId="4C18B6F2" w14:textId="77777777" w:rsidR="001C50FB" w:rsidRPr="001663FB" w:rsidRDefault="001C50FB" w:rsidP="000A7841">
            <w:pPr>
              <w:pStyle w:val="Tabellentext"/>
            </w:pPr>
          </w:p>
        </w:tc>
        <w:tc>
          <w:tcPr>
            <w:tcW w:w="6329" w:type="dxa"/>
            <w:shd w:val="clear" w:color="auto" w:fill="FFFFCC"/>
          </w:tcPr>
          <w:p w14:paraId="6B2F32C2" w14:textId="77777777" w:rsidR="001C50FB" w:rsidRPr="001663FB" w:rsidRDefault="001C50FB" w:rsidP="000A7841">
            <w:pPr>
              <w:pStyle w:val="Tabellentextblau"/>
              <w:rPr>
                <w:color w:val="auto"/>
              </w:rPr>
            </w:pPr>
          </w:p>
        </w:tc>
      </w:tr>
    </w:tbl>
    <w:p w14:paraId="060551AF" w14:textId="77777777" w:rsidR="001C50FB" w:rsidRPr="001663FB" w:rsidRDefault="001C50FB" w:rsidP="001C50FB">
      <w:pPr>
        <w:spacing w:before="0" w:after="0"/>
        <w:rPr>
          <w:b/>
          <w:sz w:val="22"/>
          <w:szCs w:val="18"/>
        </w:rPr>
      </w:pPr>
      <w:r w:rsidRPr="001663FB">
        <w:br w:type="page"/>
      </w:r>
    </w:p>
    <w:p w14:paraId="6A96D1C3" w14:textId="77777777" w:rsidR="001D418A" w:rsidRDefault="001D418A" w:rsidP="001C50FB">
      <w:pPr>
        <w:pStyle w:val="2"/>
        <w:sectPr w:rsidR="001D418A" w:rsidSect="002A2C36">
          <w:footerReference w:type="default" r:id="rId22"/>
          <w:pgSz w:w="11907" w:h="16840"/>
          <w:pgMar w:top="1560" w:right="1134" w:bottom="1134" w:left="1134" w:header="0" w:footer="642" w:gutter="0"/>
          <w:paperSrc w:first="4" w:other="4"/>
          <w:cols w:space="720"/>
          <w:docGrid w:linePitch="272"/>
        </w:sectPr>
      </w:pPr>
      <w:bookmarkStart w:id="19" w:name="_Toc94513864"/>
    </w:p>
    <w:p w14:paraId="151B55C8" w14:textId="2B43FEE8" w:rsidR="001C50FB" w:rsidRPr="001663FB" w:rsidRDefault="001C50FB" w:rsidP="003962F8">
      <w:pPr>
        <w:pStyle w:val="2"/>
        <w:numPr>
          <w:ilvl w:val="0"/>
          <w:numId w:val="0"/>
        </w:numPr>
      </w:pPr>
      <w:r w:rsidRPr="001663FB">
        <w:lastRenderedPageBreak/>
        <w:t>Referenzprojekt 2 (Projektleiter</w:t>
      </w:r>
      <w:r>
        <w:t xml:space="preserve"> Stv.</w:t>
      </w:r>
      <w:r w:rsidRPr="001663FB">
        <w:t>)</w:t>
      </w:r>
      <w:bookmarkEnd w:id="19"/>
    </w:p>
    <w:tbl>
      <w:tblPr>
        <w:tblStyle w:val="Tabellenraster1"/>
        <w:tblW w:w="4942" w:type="pct"/>
        <w:tblLayout w:type="fixed"/>
        <w:tblLook w:val="0000" w:firstRow="0" w:lastRow="0" w:firstColumn="0" w:lastColumn="0" w:noHBand="0" w:noVBand="0"/>
      </w:tblPr>
      <w:tblGrid>
        <w:gridCol w:w="3412"/>
        <w:gridCol w:w="2792"/>
        <w:gridCol w:w="1768"/>
        <w:gridCol w:w="1769"/>
      </w:tblGrid>
      <w:tr w:rsidR="001C50FB" w:rsidRPr="001663FB" w14:paraId="36C94A4C" w14:textId="77777777" w:rsidTr="00B748AD">
        <w:trPr>
          <w:trHeight w:val="567"/>
        </w:trPr>
        <w:tc>
          <w:tcPr>
            <w:tcW w:w="3412" w:type="dxa"/>
          </w:tcPr>
          <w:p w14:paraId="54B69DC4" w14:textId="77777777" w:rsidR="001C50FB" w:rsidRPr="001663FB" w:rsidRDefault="001C50FB" w:rsidP="000A7841">
            <w:pPr>
              <w:pStyle w:val="Tabellentext"/>
            </w:pPr>
            <w:r w:rsidRPr="001663FB">
              <w:t>Name des Projektes (Kurztitel)</w:t>
            </w:r>
          </w:p>
        </w:tc>
        <w:tc>
          <w:tcPr>
            <w:tcW w:w="6329" w:type="dxa"/>
            <w:gridSpan w:val="3"/>
            <w:shd w:val="clear" w:color="auto" w:fill="FFFFCC"/>
          </w:tcPr>
          <w:p w14:paraId="7CCF464F" w14:textId="77777777" w:rsidR="001C50FB" w:rsidRPr="001663FB" w:rsidRDefault="001C50FB" w:rsidP="000A7841">
            <w:pPr>
              <w:pStyle w:val="Tabellentextblau"/>
              <w:rPr>
                <w:color w:val="auto"/>
              </w:rPr>
            </w:pPr>
          </w:p>
        </w:tc>
      </w:tr>
      <w:tr w:rsidR="001C50FB" w:rsidRPr="001663FB" w14:paraId="2012049B" w14:textId="77777777" w:rsidTr="00B748AD">
        <w:trPr>
          <w:trHeight w:val="1701"/>
        </w:trPr>
        <w:tc>
          <w:tcPr>
            <w:tcW w:w="3412" w:type="dxa"/>
          </w:tcPr>
          <w:p w14:paraId="63341A5A" w14:textId="77777777" w:rsidR="001C50FB" w:rsidRPr="001663FB" w:rsidRDefault="001C50FB" w:rsidP="000A7841">
            <w:pPr>
              <w:pStyle w:val="Tabellentext"/>
              <w:rPr>
                <w:b/>
                <w:bCs/>
                <w:sz w:val="16"/>
                <w:szCs w:val="16"/>
              </w:rPr>
            </w:pPr>
            <w:r w:rsidRPr="001663FB">
              <w:t>Fachgebiet, Tätigkeiten</w:t>
            </w:r>
          </w:p>
        </w:tc>
        <w:tc>
          <w:tcPr>
            <w:tcW w:w="6329" w:type="dxa"/>
            <w:gridSpan w:val="3"/>
            <w:shd w:val="clear" w:color="auto" w:fill="FFFFCC"/>
          </w:tcPr>
          <w:p w14:paraId="60E3D93E" w14:textId="77777777" w:rsidR="001C50FB" w:rsidRPr="001663FB" w:rsidRDefault="001C50FB" w:rsidP="000A7841">
            <w:pPr>
              <w:pStyle w:val="Tabellentextblau"/>
              <w:rPr>
                <w:color w:val="auto"/>
              </w:rPr>
            </w:pPr>
          </w:p>
        </w:tc>
      </w:tr>
      <w:tr w:rsidR="001C50FB" w:rsidRPr="001663FB" w14:paraId="53B5C0E8" w14:textId="77777777" w:rsidTr="00B748AD">
        <w:trPr>
          <w:trHeight w:val="1701"/>
        </w:trPr>
        <w:tc>
          <w:tcPr>
            <w:tcW w:w="3412" w:type="dxa"/>
          </w:tcPr>
          <w:p w14:paraId="6E47630E" w14:textId="77777777" w:rsidR="001C50FB" w:rsidRPr="001663FB" w:rsidRDefault="001C50FB" w:rsidP="000A7841">
            <w:pPr>
              <w:pStyle w:val="Tabellentext"/>
            </w:pPr>
            <w:r w:rsidRPr="001663FB">
              <w:t>Beschrieb Funktion, Verantwortung der vorgestellten Person</w:t>
            </w:r>
          </w:p>
        </w:tc>
        <w:tc>
          <w:tcPr>
            <w:tcW w:w="6329" w:type="dxa"/>
            <w:gridSpan w:val="3"/>
            <w:shd w:val="clear" w:color="auto" w:fill="FFFFCC"/>
          </w:tcPr>
          <w:p w14:paraId="43B00B7E" w14:textId="77777777" w:rsidR="001C50FB" w:rsidRPr="001663FB" w:rsidRDefault="001C50FB" w:rsidP="000A7841">
            <w:pPr>
              <w:pStyle w:val="Tabellentextblau"/>
              <w:rPr>
                <w:color w:val="auto"/>
              </w:rPr>
            </w:pPr>
          </w:p>
        </w:tc>
      </w:tr>
      <w:tr w:rsidR="001C50FB" w:rsidRPr="001663FB" w14:paraId="67B48431" w14:textId="77777777" w:rsidTr="00B748AD">
        <w:trPr>
          <w:trHeight w:val="1134"/>
        </w:trPr>
        <w:tc>
          <w:tcPr>
            <w:tcW w:w="3412" w:type="dxa"/>
          </w:tcPr>
          <w:p w14:paraId="7EB65FD7" w14:textId="77777777" w:rsidR="001C50FB" w:rsidRPr="001663FB" w:rsidRDefault="001C50FB" w:rsidP="000A7841">
            <w:pPr>
              <w:pStyle w:val="Tabellentext"/>
            </w:pPr>
            <w:r w:rsidRPr="001663FB">
              <w:t>Bauherrschaft</w:t>
            </w:r>
          </w:p>
          <w:p w14:paraId="3587B9F6" w14:textId="77777777" w:rsidR="001C50FB" w:rsidRPr="001663FB" w:rsidRDefault="001C50FB" w:rsidP="000A7841">
            <w:pPr>
              <w:pStyle w:val="Tabellentext"/>
            </w:pPr>
            <w:r w:rsidRPr="001663FB">
              <w:t>Strasse</w:t>
            </w:r>
          </w:p>
          <w:p w14:paraId="32F5D9C6" w14:textId="77777777" w:rsidR="001C50FB" w:rsidRPr="001663FB" w:rsidRDefault="001C50FB" w:rsidP="000A7841">
            <w:pPr>
              <w:pStyle w:val="Tabellentext"/>
              <w:rPr>
                <w:b/>
                <w:bCs/>
                <w:sz w:val="16"/>
                <w:szCs w:val="16"/>
              </w:rPr>
            </w:pPr>
            <w:r w:rsidRPr="001663FB">
              <w:t>PLZ / Ort</w:t>
            </w:r>
          </w:p>
        </w:tc>
        <w:tc>
          <w:tcPr>
            <w:tcW w:w="6329" w:type="dxa"/>
            <w:gridSpan w:val="3"/>
            <w:shd w:val="clear" w:color="auto" w:fill="FFFFCC"/>
          </w:tcPr>
          <w:p w14:paraId="1CB05EBE" w14:textId="77777777" w:rsidR="001C50FB" w:rsidRPr="001663FB" w:rsidRDefault="001C50FB" w:rsidP="000A7841">
            <w:pPr>
              <w:pStyle w:val="Tabellentextblau"/>
              <w:rPr>
                <w:color w:val="auto"/>
              </w:rPr>
            </w:pPr>
          </w:p>
          <w:p w14:paraId="352F6263" w14:textId="77777777" w:rsidR="001C50FB" w:rsidRPr="001663FB" w:rsidRDefault="001C50FB" w:rsidP="000A7841">
            <w:pPr>
              <w:pStyle w:val="Tabellentextblau"/>
              <w:rPr>
                <w:color w:val="auto"/>
              </w:rPr>
            </w:pPr>
            <w:r w:rsidRPr="001663FB">
              <w:rPr>
                <w:color w:val="auto"/>
              </w:rPr>
              <w:fldChar w:fldCharType="begin">
                <w:ffData>
                  <w:name w:val="Text609"/>
                  <w:enabled/>
                  <w:calcOnExit w:val="0"/>
                  <w:textInput>
                    <w:maxLength w:val="400"/>
                  </w:textInput>
                </w:ffData>
              </w:fldChar>
            </w:r>
            <w:r w:rsidRPr="001663FB">
              <w:rPr>
                <w:color w:val="auto"/>
              </w:rPr>
              <w:instrText xml:space="preserve"> FORMTEXT </w:instrText>
            </w:r>
            <w:r w:rsidRPr="001663FB">
              <w:rPr>
                <w:color w:val="auto"/>
              </w:rPr>
            </w:r>
            <w:r w:rsidRPr="001663FB">
              <w:rPr>
                <w:color w:val="auto"/>
              </w:rPr>
              <w:fldChar w:fldCharType="separate"/>
            </w:r>
            <w:r w:rsidRPr="001663FB">
              <w:rPr>
                <w:noProof/>
                <w:color w:val="auto"/>
              </w:rPr>
              <w:t> </w:t>
            </w:r>
            <w:r w:rsidRPr="001663FB">
              <w:rPr>
                <w:noProof/>
                <w:color w:val="auto"/>
              </w:rPr>
              <w:t> </w:t>
            </w:r>
            <w:r w:rsidRPr="001663FB">
              <w:rPr>
                <w:noProof/>
                <w:color w:val="auto"/>
              </w:rPr>
              <w:t> </w:t>
            </w:r>
            <w:r w:rsidRPr="001663FB">
              <w:rPr>
                <w:noProof/>
                <w:color w:val="auto"/>
              </w:rPr>
              <w:t> </w:t>
            </w:r>
            <w:r w:rsidRPr="001663FB">
              <w:rPr>
                <w:noProof/>
                <w:color w:val="auto"/>
              </w:rPr>
              <w:t> </w:t>
            </w:r>
            <w:r w:rsidRPr="001663FB">
              <w:rPr>
                <w:color w:val="auto"/>
              </w:rPr>
              <w:fldChar w:fldCharType="end"/>
            </w:r>
          </w:p>
          <w:p w14:paraId="75DE2EC0" w14:textId="77777777" w:rsidR="001C50FB" w:rsidRPr="001663FB" w:rsidRDefault="001C50FB" w:rsidP="000A7841">
            <w:pPr>
              <w:pStyle w:val="Tabellentextblau"/>
              <w:rPr>
                <w:color w:val="auto"/>
              </w:rPr>
            </w:pPr>
            <w:r w:rsidRPr="001663FB">
              <w:rPr>
                <w:color w:val="auto"/>
              </w:rPr>
              <w:fldChar w:fldCharType="begin">
                <w:ffData>
                  <w:name w:val="Text609"/>
                  <w:enabled/>
                  <w:calcOnExit w:val="0"/>
                  <w:textInput>
                    <w:maxLength w:val="400"/>
                  </w:textInput>
                </w:ffData>
              </w:fldChar>
            </w:r>
            <w:r w:rsidRPr="001663FB">
              <w:rPr>
                <w:color w:val="auto"/>
              </w:rPr>
              <w:instrText xml:space="preserve"> FORMTEXT </w:instrText>
            </w:r>
            <w:r w:rsidRPr="001663FB">
              <w:rPr>
                <w:color w:val="auto"/>
              </w:rPr>
            </w:r>
            <w:r w:rsidRPr="001663FB">
              <w:rPr>
                <w:color w:val="auto"/>
              </w:rPr>
              <w:fldChar w:fldCharType="separate"/>
            </w:r>
            <w:r w:rsidRPr="001663FB">
              <w:rPr>
                <w:noProof/>
                <w:color w:val="auto"/>
              </w:rPr>
              <w:t> </w:t>
            </w:r>
            <w:r w:rsidRPr="001663FB">
              <w:rPr>
                <w:noProof/>
                <w:color w:val="auto"/>
              </w:rPr>
              <w:t> </w:t>
            </w:r>
            <w:r w:rsidRPr="001663FB">
              <w:rPr>
                <w:noProof/>
                <w:color w:val="auto"/>
              </w:rPr>
              <w:t> </w:t>
            </w:r>
            <w:r w:rsidRPr="001663FB">
              <w:rPr>
                <w:noProof/>
                <w:color w:val="auto"/>
              </w:rPr>
              <w:t> </w:t>
            </w:r>
            <w:r w:rsidRPr="001663FB">
              <w:rPr>
                <w:noProof/>
                <w:color w:val="auto"/>
              </w:rPr>
              <w:t> </w:t>
            </w:r>
            <w:r w:rsidRPr="001663FB">
              <w:rPr>
                <w:color w:val="auto"/>
              </w:rPr>
              <w:fldChar w:fldCharType="end"/>
            </w:r>
          </w:p>
        </w:tc>
      </w:tr>
      <w:tr w:rsidR="001C50FB" w:rsidRPr="001663FB" w14:paraId="1D7587B2" w14:textId="77777777" w:rsidTr="00B748AD">
        <w:trPr>
          <w:trHeight w:val="850"/>
        </w:trPr>
        <w:tc>
          <w:tcPr>
            <w:tcW w:w="3412" w:type="dxa"/>
          </w:tcPr>
          <w:p w14:paraId="1340432A" w14:textId="77777777" w:rsidR="001C50FB" w:rsidRPr="001663FB" w:rsidRDefault="001C50FB" w:rsidP="000A7841">
            <w:pPr>
              <w:pStyle w:val="Tabellentext"/>
            </w:pPr>
            <w:r w:rsidRPr="001663FB">
              <w:t>Referenzperson der BHS</w:t>
            </w:r>
          </w:p>
          <w:p w14:paraId="235D634C" w14:textId="77777777" w:rsidR="001C50FB" w:rsidRPr="001663FB" w:rsidRDefault="001C50FB" w:rsidP="000A7841">
            <w:pPr>
              <w:pStyle w:val="Tabellentext"/>
            </w:pPr>
            <w:r w:rsidRPr="001663FB">
              <w:t>(Vorname, Name, Tel., E-Mail)</w:t>
            </w:r>
          </w:p>
        </w:tc>
        <w:tc>
          <w:tcPr>
            <w:tcW w:w="6329" w:type="dxa"/>
            <w:gridSpan w:val="3"/>
            <w:shd w:val="clear" w:color="auto" w:fill="FFFFCC"/>
          </w:tcPr>
          <w:p w14:paraId="50B7278F" w14:textId="77777777" w:rsidR="001C50FB" w:rsidRPr="001663FB" w:rsidRDefault="001C50FB" w:rsidP="000A7841">
            <w:pPr>
              <w:pStyle w:val="Tabellentextblau"/>
              <w:rPr>
                <w:color w:val="auto"/>
              </w:rPr>
            </w:pPr>
          </w:p>
        </w:tc>
      </w:tr>
      <w:tr w:rsidR="001C50FB" w:rsidRPr="001663FB" w14:paraId="1A255CC8" w14:textId="77777777" w:rsidTr="00B748AD">
        <w:trPr>
          <w:trHeight w:val="567"/>
        </w:trPr>
        <w:tc>
          <w:tcPr>
            <w:tcW w:w="3412" w:type="dxa"/>
          </w:tcPr>
          <w:p w14:paraId="40E37CF9" w14:textId="77777777" w:rsidR="001C50FB" w:rsidRPr="001663FB" w:rsidRDefault="001C50FB" w:rsidP="000A7841">
            <w:pPr>
              <w:pStyle w:val="Tabellentext"/>
              <w:rPr>
                <w:b/>
                <w:bCs/>
                <w:sz w:val="16"/>
                <w:szCs w:val="16"/>
              </w:rPr>
            </w:pPr>
            <w:r w:rsidRPr="001663FB">
              <w:t xml:space="preserve">Bausumme, Termine / Jahr </w:t>
            </w:r>
            <w:r w:rsidRPr="001663FB">
              <w:br/>
              <w:t>(Beginn, Ende)</w:t>
            </w:r>
          </w:p>
        </w:tc>
        <w:tc>
          <w:tcPr>
            <w:tcW w:w="2792" w:type="dxa"/>
            <w:shd w:val="clear" w:color="auto" w:fill="FFFFCC"/>
          </w:tcPr>
          <w:p w14:paraId="723E36F8" w14:textId="77777777" w:rsidR="001C50FB" w:rsidRPr="001663FB" w:rsidRDefault="001C50FB" w:rsidP="000A7841">
            <w:pPr>
              <w:pStyle w:val="Tabellentext"/>
            </w:pPr>
            <w:r w:rsidRPr="001663FB">
              <w:t xml:space="preserve">CHF </w:t>
            </w:r>
          </w:p>
        </w:tc>
        <w:tc>
          <w:tcPr>
            <w:tcW w:w="1768" w:type="dxa"/>
            <w:shd w:val="clear" w:color="auto" w:fill="FFFFCC"/>
          </w:tcPr>
          <w:p w14:paraId="57CFB21E" w14:textId="77777777" w:rsidR="001C50FB" w:rsidRPr="001663FB" w:rsidRDefault="001C50FB" w:rsidP="000A7841">
            <w:pPr>
              <w:pStyle w:val="Tabellentext"/>
            </w:pPr>
            <w:r w:rsidRPr="001663FB">
              <w:t xml:space="preserve">von </w:t>
            </w:r>
          </w:p>
        </w:tc>
        <w:tc>
          <w:tcPr>
            <w:tcW w:w="1769" w:type="dxa"/>
            <w:shd w:val="clear" w:color="auto" w:fill="FFFFCC"/>
          </w:tcPr>
          <w:p w14:paraId="55F103A3" w14:textId="77777777" w:rsidR="001C50FB" w:rsidRPr="001663FB" w:rsidRDefault="001C50FB" w:rsidP="000A7841">
            <w:pPr>
              <w:pStyle w:val="Tabellentext"/>
            </w:pPr>
            <w:r w:rsidRPr="001663FB">
              <w:t xml:space="preserve">bis </w:t>
            </w:r>
          </w:p>
        </w:tc>
      </w:tr>
      <w:tr w:rsidR="001C50FB" w:rsidRPr="001663FB" w14:paraId="2FBFDEB5" w14:textId="77777777" w:rsidTr="00B748AD">
        <w:trPr>
          <w:trHeight w:val="567"/>
        </w:trPr>
        <w:tc>
          <w:tcPr>
            <w:tcW w:w="3412" w:type="dxa"/>
          </w:tcPr>
          <w:p w14:paraId="266532F5" w14:textId="77777777" w:rsidR="001C50FB" w:rsidRPr="001663FB" w:rsidRDefault="001C50FB" w:rsidP="000A7841">
            <w:pPr>
              <w:pStyle w:val="Tabellentext"/>
            </w:pPr>
            <w:r w:rsidRPr="001663FB">
              <w:t>Honorarsumme der Firma, Termine (Beginn, Ende)</w:t>
            </w:r>
          </w:p>
        </w:tc>
        <w:tc>
          <w:tcPr>
            <w:tcW w:w="2792" w:type="dxa"/>
            <w:shd w:val="clear" w:color="auto" w:fill="FFFFCC"/>
          </w:tcPr>
          <w:p w14:paraId="1360B3BA" w14:textId="77777777" w:rsidR="001C50FB" w:rsidRPr="001663FB" w:rsidRDefault="001C50FB" w:rsidP="000A7841">
            <w:pPr>
              <w:pStyle w:val="Tabellentextblau"/>
              <w:rPr>
                <w:color w:val="auto"/>
              </w:rPr>
            </w:pPr>
            <w:r w:rsidRPr="001663FB">
              <w:rPr>
                <w:color w:val="auto"/>
              </w:rPr>
              <w:t xml:space="preserve">CHF </w:t>
            </w:r>
          </w:p>
        </w:tc>
        <w:tc>
          <w:tcPr>
            <w:tcW w:w="1768" w:type="dxa"/>
            <w:shd w:val="clear" w:color="auto" w:fill="FFFFCC"/>
          </w:tcPr>
          <w:p w14:paraId="7FDBAE6C" w14:textId="77777777" w:rsidR="001C50FB" w:rsidRPr="001663FB" w:rsidRDefault="001C50FB" w:rsidP="000A7841">
            <w:pPr>
              <w:pStyle w:val="Tabellentextblau"/>
              <w:rPr>
                <w:color w:val="auto"/>
              </w:rPr>
            </w:pPr>
            <w:r w:rsidRPr="001663FB">
              <w:rPr>
                <w:color w:val="auto"/>
              </w:rPr>
              <w:t xml:space="preserve">von </w:t>
            </w:r>
          </w:p>
        </w:tc>
        <w:tc>
          <w:tcPr>
            <w:tcW w:w="1769" w:type="dxa"/>
            <w:shd w:val="clear" w:color="auto" w:fill="FFFFCC"/>
          </w:tcPr>
          <w:p w14:paraId="29BF6CDB" w14:textId="77777777" w:rsidR="001C50FB" w:rsidRPr="001663FB" w:rsidRDefault="001C50FB" w:rsidP="000A7841">
            <w:pPr>
              <w:pStyle w:val="Tabellentextblau"/>
              <w:rPr>
                <w:color w:val="auto"/>
              </w:rPr>
            </w:pPr>
            <w:r w:rsidRPr="001663FB">
              <w:rPr>
                <w:color w:val="auto"/>
              </w:rPr>
              <w:t xml:space="preserve">bis </w:t>
            </w:r>
          </w:p>
        </w:tc>
      </w:tr>
      <w:tr w:rsidR="001C50FB" w:rsidRPr="001663FB" w14:paraId="4D382F2D" w14:textId="77777777" w:rsidTr="00B748AD">
        <w:trPr>
          <w:trHeight w:val="5669"/>
        </w:trPr>
        <w:tc>
          <w:tcPr>
            <w:tcW w:w="3412" w:type="dxa"/>
          </w:tcPr>
          <w:p w14:paraId="6ECF94BA" w14:textId="77777777" w:rsidR="001C50FB" w:rsidRPr="001663FB" w:rsidRDefault="001C50FB" w:rsidP="000A7841">
            <w:pPr>
              <w:pStyle w:val="Tabellentext"/>
            </w:pPr>
            <w:r w:rsidRPr="001663FB">
              <w:t>Begründung der Vergleichbarkeit dieses Referenzprojektes</w:t>
            </w:r>
          </w:p>
          <w:p w14:paraId="2C898EA5" w14:textId="77777777" w:rsidR="001C50FB" w:rsidRPr="001663FB" w:rsidRDefault="001C50FB" w:rsidP="000A7841">
            <w:pPr>
              <w:pStyle w:val="Tabellentext"/>
            </w:pPr>
          </w:p>
          <w:p w14:paraId="34321926" w14:textId="77777777" w:rsidR="001C50FB" w:rsidRPr="001663FB" w:rsidRDefault="001C50FB" w:rsidP="000A7841">
            <w:pPr>
              <w:pStyle w:val="Tabellentext"/>
            </w:pPr>
          </w:p>
        </w:tc>
        <w:tc>
          <w:tcPr>
            <w:tcW w:w="6329" w:type="dxa"/>
            <w:gridSpan w:val="3"/>
            <w:shd w:val="clear" w:color="auto" w:fill="FFFFCC"/>
          </w:tcPr>
          <w:p w14:paraId="00FB8C0B" w14:textId="77777777" w:rsidR="001C50FB" w:rsidRPr="001663FB" w:rsidRDefault="001C50FB" w:rsidP="000A7841">
            <w:pPr>
              <w:pStyle w:val="Tabellentextblau"/>
              <w:rPr>
                <w:color w:val="auto"/>
              </w:rPr>
            </w:pPr>
          </w:p>
        </w:tc>
      </w:tr>
    </w:tbl>
    <w:p w14:paraId="1B488C84" w14:textId="77777777" w:rsidR="001D418A" w:rsidRDefault="001D418A" w:rsidP="00406F9C">
      <w:pPr>
        <w:pStyle w:val="1"/>
        <w:sectPr w:rsidR="001D418A" w:rsidSect="002A2C36">
          <w:footerReference w:type="default" r:id="rId23"/>
          <w:pgSz w:w="11907" w:h="16840"/>
          <w:pgMar w:top="1560" w:right="1134" w:bottom="1134" w:left="1134" w:header="0" w:footer="642" w:gutter="0"/>
          <w:paperSrc w:first="4" w:other="4"/>
          <w:cols w:space="720"/>
          <w:docGrid w:linePitch="272"/>
        </w:sectPr>
      </w:pPr>
      <w:bookmarkStart w:id="20" w:name="_Toc94513865"/>
    </w:p>
    <w:p w14:paraId="163BD09D" w14:textId="676C8020" w:rsidR="00BE3201" w:rsidRDefault="003962F8" w:rsidP="003962F8">
      <w:pPr>
        <w:pStyle w:val="1"/>
        <w:numPr>
          <w:ilvl w:val="0"/>
          <w:numId w:val="0"/>
        </w:numPr>
      </w:pPr>
      <w:r>
        <w:lastRenderedPageBreak/>
        <w:t xml:space="preserve">ZK </w:t>
      </w:r>
      <w:r w:rsidR="001202DC">
        <w:t>3</w:t>
      </w:r>
      <w:r>
        <w:t xml:space="preserve">: </w:t>
      </w:r>
      <w:r w:rsidR="00F9512F">
        <w:t>Auftragsanalyse</w:t>
      </w:r>
      <w:r w:rsidR="00F9512F" w:rsidRPr="00F64CC6">
        <w:t xml:space="preserve"> </w:t>
      </w:r>
      <w:r w:rsidR="00F9512F">
        <w:t xml:space="preserve">und Vorgehensvorschlag </w:t>
      </w:r>
    </w:p>
    <w:p w14:paraId="27588643" w14:textId="77777777" w:rsidR="008A3949" w:rsidRDefault="00BB548F" w:rsidP="00BB548F">
      <w:pPr>
        <w:tabs>
          <w:tab w:val="left" w:pos="709"/>
          <w:tab w:val="right" w:pos="9921"/>
        </w:tabs>
        <w:spacing w:before="240" w:after="200" w:line="276" w:lineRule="auto"/>
        <w:rPr>
          <w:rFonts w:eastAsiaTheme="minorHAnsi" w:cs="Arial"/>
          <w:szCs w:val="20"/>
          <w:lang w:eastAsia="en-US"/>
        </w:rPr>
      </w:pPr>
      <w:r>
        <w:rPr>
          <w:rFonts w:eastAsiaTheme="minorHAnsi" w:cs="Arial"/>
          <w:szCs w:val="20"/>
          <w:lang w:eastAsia="en-US"/>
        </w:rPr>
        <w:t xml:space="preserve">Auftragsanalyse auf </w:t>
      </w:r>
      <w:r w:rsidR="00CD1CD3" w:rsidRPr="00BB548F">
        <w:rPr>
          <w:rFonts w:eastAsiaTheme="minorHAnsi" w:cs="Arial"/>
          <w:szCs w:val="20"/>
          <w:lang w:eastAsia="en-US"/>
        </w:rPr>
        <w:t xml:space="preserve">max. 2 </w:t>
      </w:r>
      <w:r w:rsidR="00F9512F">
        <w:rPr>
          <w:rFonts w:eastAsiaTheme="minorHAnsi" w:cs="Arial"/>
          <w:szCs w:val="20"/>
          <w:lang w:eastAsia="en-US"/>
        </w:rPr>
        <w:t xml:space="preserve">DIN A4 </w:t>
      </w:r>
      <w:r w:rsidR="00CD1CD3" w:rsidRPr="00BB548F">
        <w:rPr>
          <w:rFonts w:eastAsiaTheme="minorHAnsi" w:cs="Arial"/>
          <w:szCs w:val="20"/>
          <w:lang w:eastAsia="en-US"/>
        </w:rPr>
        <w:t>Seite</w:t>
      </w:r>
      <w:r w:rsidR="00F9512F">
        <w:rPr>
          <w:rFonts w:eastAsiaTheme="minorHAnsi" w:cs="Arial"/>
          <w:szCs w:val="20"/>
          <w:lang w:eastAsia="en-US"/>
        </w:rPr>
        <w:t>n</w:t>
      </w:r>
      <w:r>
        <w:rPr>
          <w:rFonts w:eastAsiaTheme="minorHAnsi" w:cs="Arial"/>
          <w:szCs w:val="20"/>
          <w:lang w:eastAsia="en-US"/>
        </w:rPr>
        <w:t xml:space="preserve">. </w:t>
      </w:r>
      <w:r w:rsidR="00034587">
        <w:rPr>
          <w:rFonts w:eastAsiaTheme="minorHAnsi" w:cs="Arial"/>
          <w:szCs w:val="20"/>
          <w:lang w:eastAsia="en-US"/>
        </w:rPr>
        <w:t xml:space="preserve">Die Auftragsanalyse und Vorgehensvorschlag </w:t>
      </w:r>
      <w:r w:rsidR="00034587" w:rsidRPr="00D7660E">
        <w:rPr>
          <w:rFonts w:eastAsiaTheme="minorHAnsi" w:cs="Arial"/>
          <w:szCs w:val="20"/>
          <w:lang w:eastAsia="en-US"/>
        </w:rPr>
        <w:t xml:space="preserve">kann als eigenständiges Dokument (max. </w:t>
      </w:r>
      <w:r w:rsidR="00034587">
        <w:rPr>
          <w:rFonts w:eastAsiaTheme="minorHAnsi" w:cs="Arial"/>
          <w:szCs w:val="20"/>
          <w:lang w:eastAsia="en-US"/>
        </w:rPr>
        <w:t>2</w:t>
      </w:r>
      <w:r w:rsidR="00034587" w:rsidRPr="00D7660E">
        <w:rPr>
          <w:rFonts w:eastAsiaTheme="minorHAnsi" w:cs="Arial"/>
          <w:szCs w:val="20"/>
          <w:lang w:eastAsia="en-US"/>
        </w:rPr>
        <w:t xml:space="preserve"> </w:t>
      </w:r>
      <w:r w:rsidR="00034587">
        <w:rPr>
          <w:rFonts w:eastAsiaTheme="minorHAnsi" w:cs="Arial"/>
          <w:szCs w:val="20"/>
          <w:lang w:eastAsia="en-US"/>
        </w:rPr>
        <w:t xml:space="preserve">DIN A4 </w:t>
      </w:r>
      <w:r w:rsidR="00034587" w:rsidRPr="00D7660E">
        <w:rPr>
          <w:rFonts w:eastAsiaTheme="minorHAnsi" w:cs="Arial"/>
          <w:szCs w:val="20"/>
          <w:lang w:eastAsia="en-US"/>
        </w:rPr>
        <w:t>Seite</w:t>
      </w:r>
      <w:r w:rsidR="00034587">
        <w:rPr>
          <w:rFonts w:eastAsiaTheme="minorHAnsi" w:cs="Arial"/>
          <w:szCs w:val="20"/>
          <w:lang w:eastAsia="en-US"/>
        </w:rPr>
        <w:t>n</w:t>
      </w:r>
      <w:r w:rsidR="00034587" w:rsidRPr="00D7660E">
        <w:rPr>
          <w:rFonts w:eastAsiaTheme="minorHAnsi" w:cs="Arial"/>
          <w:szCs w:val="20"/>
          <w:lang w:eastAsia="en-US"/>
        </w:rPr>
        <w:t xml:space="preserve">) abgegeben werden. </w:t>
      </w:r>
      <w:r w:rsidR="00CD1CD3" w:rsidRPr="00BB548F">
        <w:rPr>
          <w:rFonts w:eastAsiaTheme="minorHAnsi" w:cs="Arial"/>
          <w:szCs w:val="20"/>
          <w:lang w:eastAsia="en-US"/>
        </w:rPr>
        <w:t>Es werden weder Beilagen noch Angaben über die ersten beiden Seiten hinaus bewertet.</w:t>
      </w:r>
    </w:p>
    <w:p w14:paraId="222EEF96" w14:textId="77777777" w:rsidR="008A3949" w:rsidRPr="008A3949" w:rsidRDefault="008A3949" w:rsidP="008A3949">
      <w:pPr>
        <w:tabs>
          <w:tab w:val="left" w:pos="709"/>
          <w:tab w:val="right" w:pos="9921"/>
        </w:tabs>
        <w:spacing w:before="240" w:after="200" w:line="276" w:lineRule="auto"/>
        <w:rPr>
          <w:rFonts w:eastAsiaTheme="minorHAnsi" w:cs="Arial"/>
          <w:szCs w:val="20"/>
          <w:lang w:eastAsia="en-US"/>
        </w:rPr>
      </w:pPr>
      <w:r w:rsidRPr="008A3949">
        <w:rPr>
          <w:rFonts w:eastAsiaTheme="minorHAnsi" w:cs="Arial"/>
          <w:szCs w:val="20"/>
          <w:lang w:eastAsia="en-US"/>
        </w:rPr>
        <w:t>Die Auftragsanalyse ist in nachfolgende Kapitel zu gliedern.</w:t>
      </w:r>
    </w:p>
    <w:p w14:paraId="7DAA1F16" w14:textId="77777777" w:rsidR="008A3949" w:rsidRPr="008A3949" w:rsidRDefault="008A3949" w:rsidP="008A3949">
      <w:pPr>
        <w:tabs>
          <w:tab w:val="left" w:pos="709"/>
          <w:tab w:val="right" w:pos="9921"/>
        </w:tabs>
        <w:spacing w:before="240" w:after="200" w:line="276" w:lineRule="auto"/>
        <w:rPr>
          <w:rFonts w:eastAsiaTheme="minorHAnsi" w:cs="Arial"/>
          <w:szCs w:val="20"/>
          <w:lang w:eastAsia="en-US"/>
        </w:rPr>
      </w:pPr>
      <w:r w:rsidRPr="008A3949">
        <w:rPr>
          <w:rFonts w:eastAsiaTheme="minorHAnsi" w:cs="Arial"/>
          <w:szCs w:val="20"/>
          <w:lang w:eastAsia="en-US"/>
        </w:rPr>
        <w:t>-</w:t>
      </w:r>
      <w:r w:rsidRPr="008A3949">
        <w:rPr>
          <w:rFonts w:eastAsiaTheme="minorHAnsi" w:cs="Arial"/>
          <w:szCs w:val="20"/>
          <w:lang w:eastAsia="en-US"/>
        </w:rPr>
        <w:tab/>
        <w:t>Aufgabenverständnis</w:t>
      </w:r>
    </w:p>
    <w:p w14:paraId="027787C8" w14:textId="77777777" w:rsidR="008A3949" w:rsidRPr="008A3949" w:rsidRDefault="008A3949" w:rsidP="008A3949">
      <w:pPr>
        <w:tabs>
          <w:tab w:val="left" w:pos="709"/>
          <w:tab w:val="right" w:pos="9921"/>
        </w:tabs>
        <w:spacing w:before="240" w:after="200" w:line="276" w:lineRule="auto"/>
        <w:rPr>
          <w:rFonts w:eastAsiaTheme="minorHAnsi" w:cs="Arial"/>
          <w:szCs w:val="20"/>
          <w:lang w:eastAsia="en-US"/>
        </w:rPr>
      </w:pPr>
      <w:r w:rsidRPr="008A3949">
        <w:rPr>
          <w:rFonts w:eastAsiaTheme="minorHAnsi" w:cs="Arial"/>
          <w:szCs w:val="20"/>
          <w:lang w:eastAsia="en-US"/>
        </w:rPr>
        <w:t>-</w:t>
      </w:r>
      <w:r w:rsidRPr="008A3949">
        <w:rPr>
          <w:rFonts w:eastAsiaTheme="minorHAnsi" w:cs="Arial"/>
          <w:szCs w:val="20"/>
          <w:lang w:eastAsia="en-US"/>
        </w:rPr>
        <w:tab/>
        <w:t>Vorgehensvorschlag, Methodik und Arbeitsschritte</w:t>
      </w:r>
    </w:p>
    <w:p w14:paraId="3EA0AFA4" w14:textId="77777777" w:rsidR="008A3949" w:rsidRPr="008A3949" w:rsidRDefault="008A3949" w:rsidP="008A3949">
      <w:pPr>
        <w:tabs>
          <w:tab w:val="left" w:pos="709"/>
          <w:tab w:val="right" w:pos="9921"/>
        </w:tabs>
        <w:spacing w:before="240" w:after="200" w:line="276" w:lineRule="auto"/>
        <w:rPr>
          <w:rFonts w:eastAsiaTheme="minorHAnsi" w:cs="Arial"/>
          <w:szCs w:val="20"/>
          <w:lang w:eastAsia="en-US"/>
        </w:rPr>
      </w:pPr>
      <w:r w:rsidRPr="008A3949">
        <w:rPr>
          <w:rFonts w:eastAsiaTheme="minorHAnsi" w:cs="Arial"/>
          <w:szCs w:val="20"/>
          <w:lang w:eastAsia="en-US"/>
        </w:rPr>
        <w:t>-</w:t>
      </w:r>
      <w:r w:rsidRPr="008A3949">
        <w:rPr>
          <w:rFonts w:eastAsiaTheme="minorHAnsi" w:cs="Arial"/>
          <w:szCs w:val="20"/>
          <w:lang w:eastAsia="en-US"/>
        </w:rPr>
        <w:tab/>
        <w:t>Qualität / Chancen- und Risikoanalyse</w:t>
      </w:r>
    </w:p>
    <w:p w14:paraId="36088DEF" w14:textId="79787B98" w:rsidR="00332BF2" w:rsidRPr="00BB548F" w:rsidRDefault="008A3949" w:rsidP="008A3949">
      <w:pPr>
        <w:tabs>
          <w:tab w:val="left" w:pos="709"/>
          <w:tab w:val="right" w:pos="9921"/>
        </w:tabs>
        <w:spacing w:before="240" w:after="200" w:line="276" w:lineRule="auto"/>
        <w:rPr>
          <w:rFonts w:eastAsiaTheme="minorHAnsi" w:cs="Arial"/>
          <w:szCs w:val="20"/>
          <w:lang w:eastAsia="en-US"/>
        </w:rPr>
      </w:pPr>
      <w:r w:rsidRPr="008A3949">
        <w:rPr>
          <w:rFonts w:eastAsiaTheme="minorHAnsi" w:cs="Arial"/>
          <w:szCs w:val="20"/>
          <w:lang w:eastAsia="en-US"/>
        </w:rPr>
        <w:t>-</w:t>
      </w:r>
      <w:r w:rsidRPr="008A3949">
        <w:rPr>
          <w:rFonts w:eastAsiaTheme="minorHAnsi" w:cs="Arial"/>
          <w:szCs w:val="20"/>
          <w:lang w:eastAsia="en-US"/>
        </w:rPr>
        <w:tab/>
        <w:t xml:space="preserve">Kritische Würdigung vom </w:t>
      </w:r>
      <w:r w:rsidR="0097026E" w:rsidRPr="0097026E">
        <w:rPr>
          <w:rFonts w:eastAsiaTheme="minorHAnsi" w:cs="Arial"/>
          <w:szCs w:val="20"/>
          <w:lang w:eastAsia="en-US"/>
        </w:rPr>
        <w:t>Terminprogramm</w:t>
      </w:r>
      <w:r w:rsidR="0033009A">
        <w:rPr>
          <w:rFonts w:eastAsiaTheme="minorHAnsi" w:cs="Arial"/>
          <w:szCs w:val="20"/>
          <w:lang w:eastAsia="en-US"/>
        </w:rPr>
        <w:t xml:space="preserve"> Fa. Wälli AG</w:t>
      </w:r>
    </w:p>
    <w:p w14:paraId="3740C7A4" w14:textId="30F9CDD3" w:rsidR="00184985" w:rsidRDefault="00184985" w:rsidP="00B8784B">
      <w:pPr>
        <w:shd w:val="clear" w:color="auto" w:fill="FFFFCC"/>
        <w:tabs>
          <w:tab w:val="left" w:pos="709"/>
          <w:tab w:val="right" w:pos="9921"/>
        </w:tabs>
        <w:spacing w:before="0" w:after="0" w:line="360" w:lineRule="auto"/>
        <w:rPr>
          <w:rFonts w:cs="Arial"/>
        </w:rPr>
      </w:pPr>
    </w:p>
    <w:p w14:paraId="7A59E08E" w14:textId="39416497" w:rsidR="00B8784B" w:rsidRDefault="00B8784B" w:rsidP="00B8784B">
      <w:pPr>
        <w:shd w:val="clear" w:color="auto" w:fill="FFFFCC"/>
        <w:tabs>
          <w:tab w:val="left" w:pos="709"/>
          <w:tab w:val="right" w:pos="9921"/>
        </w:tabs>
        <w:spacing w:before="0" w:after="0" w:line="360" w:lineRule="auto"/>
        <w:rPr>
          <w:rFonts w:cs="Arial"/>
        </w:rPr>
      </w:pPr>
    </w:p>
    <w:p w14:paraId="1695B384" w14:textId="0814953D" w:rsidR="00B8784B" w:rsidRDefault="00B8784B" w:rsidP="00B8784B">
      <w:pPr>
        <w:shd w:val="clear" w:color="auto" w:fill="FFFFCC"/>
        <w:tabs>
          <w:tab w:val="left" w:pos="709"/>
          <w:tab w:val="right" w:pos="9921"/>
        </w:tabs>
        <w:spacing w:before="0" w:after="0" w:line="360" w:lineRule="auto"/>
        <w:rPr>
          <w:rFonts w:cs="Arial"/>
        </w:rPr>
      </w:pPr>
    </w:p>
    <w:p w14:paraId="18AE072D" w14:textId="6755FDCC" w:rsidR="00B8784B" w:rsidRDefault="00B8784B" w:rsidP="00B8784B">
      <w:pPr>
        <w:shd w:val="clear" w:color="auto" w:fill="FFFFCC"/>
        <w:tabs>
          <w:tab w:val="left" w:pos="709"/>
          <w:tab w:val="right" w:pos="9921"/>
        </w:tabs>
        <w:spacing w:before="0" w:after="0" w:line="360" w:lineRule="auto"/>
        <w:rPr>
          <w:rFonts w:cs="Arial"/>
        </w:rPr>
      </w:pPr>
    </w:p>
    <w:p w14:paraId="68F65AA4" w14:textId="4E00361F" w:rsidR="00B8784B" w:rsidRDefault="00B8784B" w:rsidP="00B8784B">
      <w:pPr>
        <w:shd w:val="clear" w:color="auto" w:fill="FFFFCC"/>
        <w:tabs>
          <w:tab w:val="left" w:pos="709"/>
          <w:tab w:val="right" w:pos="9921"/>
        </w:tabs>
        <w:spacing w:before="0" w:after="0" w:line="360" w:lineRule="auto"/>
        <w:rPr>
          <w:rFonts w:cs="Arial"/>
        </w:rPr>
      </w:pPr>
    </w:p>
    <w:p w14:paraId="7929165B" w14:textId="77777777" w:rsidR="00B8784B" w:rsidRDefault="00B8784B" w:rsidP="00B8784B">
      <w:pPr>
        <w:shd w:val="clear" w:color="auto" w:fill="FFFFCC"/>
        <w:tabs>
          <w:tab w:val="left" w:pos="709"/>
          <w:tab w:val="right" w:pos="9921"/>
        </w:tabs>
        <w:spacing w:before="0" w:after="0" w:line="360" w:lineRule="auto"/>
        <w:rPr>
          <w:rFonts w:cs="Arial"/>
        </w:rPr>
      </w:pPr>
    </w:p>
    <w:p w14:paraId="2047EE4C" w14:textId="77777777" w:rsidR="000D78A4" w:rsidRDefault="000D78A4" w:rsidP="000625CF">
      <w:pPr>
        <w:pStyle w:val="1"/>
        <w:numPr>
          <w:ilvl w:val="0"/>
          <w:numId w:val="0"/>
        </w:numPr>
        <w:sectPr w:rsidR="000D78A4" w:rsidSect="000A7841">
          <w:footerReference w:type="default" r:id="rId24"/>
          <w:pgSz w:w="11906" w:h="16838" w:code="9"/>
          <w:pgMar w:top="1701" w:right="567" w:bottom="1134" w:left="1418" w:header="709" w:footer="709" w:gutter="0"/>
          <w:cols w:space="708"/>
          <w:docGrid w:linePitch="360"/>
        </w:sectPr>
      </w:pPr>
    </w:p>
    <w:p w14:paraId="42BE398D" w14:textId="015E78AB" w:rsidR="000625CF" w:rsidRDefault="000625CF" w:rsidP="000625CF">
      <w:pPr>
        <w:pStyle w:val="1"/>
        <w:numPr>
          <w:ilvl w:val="0"/>
          <w:numId w:val="0"/>
        </w:numPr>
      </w:pPr>
      <w:r>
        <w:lastRenderedPageBreak/>
        <w:t xml:space="preserve">ZK </w:t>
      </w:r>
      <w:r w:rsidR="001202DC">
        <w:t>4</w:t>
      </w:r>
      <w:r>
        <w:t xml:space="preserve">: </w:t>
      </w:r>
      <w:r w:rsidR="00F9512F" w:rsidRPr="00F9512F">
        <w:t>Terminplan / Personaleinsatzplanung</w:t>
      </w:r>
    </w:p>
    <w:p w14:paraId="095C4546" w14:textId="1B700514" w:rsidR="00135C15" w:rsidRPr="00D7660E" w:rsidRDefault="00F9512F" w:rsidP="00D7660E">
      <w:pPr>
        <w:tabs>
          <w:tab w:val="left" w:pos="709"/>
          <w:tab w:val="right" w:pos="9921"/>
        </w:tabs>
        <w:spacing w:before="240" w:after="200" w:line="276" w:lineRule="auto"/>
        <w:rPr>
          <w:rFonts w:eastAsiaTheme="minorHAnsi" w:cs="Arial"/>
          <w:szCs w:val="20"/>
          <w:lang w:eastAsia="en-US"/>
        </w:rPr>
      </w:pPr>
      <w:r w:rsidRPr="00D7660E">
        <w:rPr>
          <w:rFonts w:eastAsiaTheme="minorHAnsi" w:cs="Arial"/>
          <w:szCs w:val="20"/>
          <w:lang w:eastAsia="en-US"/>
        </w:rPr>
        <w:t xml:space="preserve">Terminplan / Personaleinsatzplanung auf </w:t>
      </w:r>
      <w:r w:rsidR="007F09D6" w:rsidRPr="00D7660E">
        <w:rPr>
          <w:rFonts w:eastAsiaTheme="minorHAnsi" w:cs="Arial"/>
          <w:szCs w:val="20"/>
          <w:lang w:eastAsia="en-US"/>
        </w:rPr>
        <w:t xml:space="preserve">max. 2 </w:t>
      </w:r>
      <w:r w:rsidRPr="00D7660E">
        <w:rPr>
          <w:rFonts w:eastAsiaTheme="minorHAnsi" w:cs="Arial"/>
          <w:szCs w:val="20"/>
          <w:lang w:eastAsia="en-US"/>
        </w:rPr>
        <w:t xml:space="preserve">DIN A4 </w:t>
      </w:r>
      <w:r w:rsidR="007F09D6" w:rsidRPr="00D7660E">
        <w:rPr>
          <w:rFonts w:eastAsiaTheme="minorHAnsi" w:cs="Arial"/>
          <w:szCs w:val="20"/>
          <w:lang w:eastAsia="en-US"/>
        </w:rPr>
        <w:t>Seiten</w:t>
      </w:r>
      <w:r w:rsidR="00034587">
        <w:rPr>
          <w:rFonts w:eastAsiaTheme="minorHAnsi" w:cs="Arial"/>
          <w:szCs w:val="20"/>
          <w:lang w:eastAsia="en-US"/>
        </w:rPr>
        <w:t xml:space="preserve"> / auf max. 1 DIN A3 Seite</w:t>
      </w:r>
      <w:r w:rsidRPr="00D7660E">
        <w:rPr>
          <w:rFonts w:eastAsiaTheme="minorHAnsi" w:cs="Arial"/>
          <w:szCs w:val="20"/>
          <w:lang w:eastAsia="en-US"/>
        </w:rPr>
        <w:t xml:space="preserve">. </w:t>
      </w:r>
      <w:r w:rsidR="007F09D6" w:rsidRPr="00D7660E">
        <w:rPr>
          <w:rFonts w:eastAsiaTheme="minorHAnsi" w:cs="Arial"/>
          <w:szCs w:val="20"/>
          <w:lang w:eastAsia="en-US"/>
        </w:rPr>
        <w:t xml:space="preserve">Der Terminplan kann als eigenständiges Dokument (max. 1 </w:t>
      </w:r>
      <w:r w:rsidR="00213F4B">
        <w:rPr>
          <w:rFonts w:eastAsiaTheme="minorHAnsi" w:cs="Arial"/>
          <w:szCs w:val="20"/>
          <w:lang w:eastAsia="en-US"/>
        </w:rPr>
        <w:t xml:space="preserve">DIN A3 </w:t>
      </w:r>
      <w:r w:rsidR="007F09D6" w:rsidRPr="00D7660E">
        <w:rPr>
          <w:rFonts w:eastAsiaTheme="minorHAnsi" w:cs="Arial"/>
          <w:szCs w:val="20"/>
          <w:lang w:eastAsia="en-US"/>
        </w:rPr>
        <w:t>Seite) abgegeben werden. Es werden weder Beilagen noch weitere Angaben bewertet.</w:t>
      </w:r>
      <w:r w:rsidR="00D7660E" w:rsidRPr="00D7660E">
        <w:rPr>
          <w:rFonts w:eastAsiaTheme="minorHAnsi" w:cs="Arial"/>
          <w:szCs w:val="20"/>
          <w:lang w:eastAsia="en-US"/>
        </w:rPr>
        <w:t xml:space="preserve"> </w:t>
      </w:r>
    </w:p>
    <w:p w14:paraId="75D55042" w14:textId="77777777" w:rsidR="000625CF" w:rsidRDefault="000625CF" w:rsidP="000625CF">
      <w:pPr>
        <w:shd w:val="clear" w:color="auto" w:fill="FFFFCC"/>
        <w:tabs>
          <w:tab w:val="left" w:pos="709"/>
          <w:tab w:val="right" w:pos="9921"/>
        </w:tabs>
        <w:spacing w:before="0" w:after="0" w:line="360" w:lineRule="auto"/>
        <w:rPr>
          <w:rFonts w:cs="Arial"/>
        </w:rPr>
      </w:pPr>
    </w:p>
    <w:p w14:paraId="1374DA68" w14:textId="77777777" w:rsidR="000625CF" w:rsidRDefault="000625CF" w:rsidP="000625CF">
      <w:pPr>
        <w:tabs>
          <w:tab w:val="left" w:pos="709"/>
          <w:tab w:val="right" w:pos="9921"/>
        </w:tabs>
        <w:spacing w:before="240"/>
        <w:rPr>
          <w:rFonts w:cs="Arial"/>
        </w:rPr>
      </w:pPr>
    </w:p>
    <w:p w14:paraId="04EB86F3" w14:textId="77777777" w:rsidR="000625CF" w:rsidRDefault="000625CF" w:rsidP="000625CF">
      <w:pPr>
        <w:tabs>
          <w:tab w:val="left" w:pos="709"/>
          <w:tab w:val="right" w:pos="9921"/>
        </w:tabs>
        <w:spacing w:before="240"/>
        <w:rPr>
          <w:rFonts w:cs="Arial"/>
        </w:rPr>
        <w:sectPr w:rsidR="000625CF" w:rsidSect="000A7841">
          <w:footerReference w:type="default" r:id="rId25"/>
          <w:pgSz w:w="11906" w:h="16838" w:code="9"/>
          <w:pgMar w:top="1701" w:right="567" w:bottom="1134" w:left="1418" w:header="709" w:footer="709" w:gutter="0"/>
          <w:cols w:space="708"/>
          <w:docGrid w:linePitch="360"/>
        </w:sectPr>
      </w:pPr>
    </w:p>
    <w:p w14:paraId="7EC4908D" w14:textId="09FAB8B3" w:rsidR="000A239F" w:rsidRDefault="000A239F" w:rsidP="00B8784B">
      <w:pPr>
        <w:pStyle w:val="1"/>
        <w:numPr>
          <w:ilvl w:val="0"/>
          <w:numId w:val="0"/>
        </w:numPr>
      </w:pPr>
      <w:r>
        <w:lastRenderedPageBreak/>
        <w:t>Teilnahmeerklärung</w:t>
      </w:r>
      <w:bookmarkEnd w:id="20"/>
    </w:p>
    <w:p w14:paraId="44E2CD10" w14:textId="55B18ACA" w:rsidR="000A239F" w:rsidRDefault="000A239F" w:rsidP="00F846C0">
      <w:pPr>
        <w:jc w:val="both"/>
      </w:pPr>
      <w:r>
        <w:t>Mit seiner Unterschrift bestätigt d</w:t>
      </w:r>
      <w:r w:rsidR="00C20927">
        <w:t>er Anbieter</w:t>
      </w:r>
      <w:r>
        <w:t>:</w:t>
      </w:r>
    </w:p>
    <w:p w14:paraId="7BC66E41" w14:textId="602386E9" w:rsidR="000A239F" w:rsidRDefault="00B34574" w:rsidP="003B204E">
      <w:pPr>
        <w:pStyle w:val="Aufzhlung"/>
        <w:ind w:left="426" w:hanging="426"/>
      </w:pPr>
      <w:r>
        <w:t xml:space="preserve">Die </w:t>
      </w:r>
      <w:r w:rsidR="017BB456">
        <w:t>Richtigkeit</w:t>
      </w:r>
      <w:r>
        <w:t xml:space="preserve"> der gemachten Angaben;</w:t>
      </w:r>
    </w:p>
    <w:p w14:paraId="2581F634" w14:textId="1CECC057" w:rsidR="00B34574" w:rsidRDefault="00406F9C" w:rsidP="003B204E">
      <w:pPr>
        <w:pStyle w:val="Aufzhlung"/>
        <w:ind w:left="426" w:hanging="426"/>
      </w:pPr>
      <w:r>
        <w:t>d</w:t>
      </w:r>
      <w:r w:rsidR="00B34574">
        <w:t>ass er mit den Bedingungen der vorliegenden Ausschreibung einverstanden ist;</w:t>
      </w:r>
    </w:p>
    <w:p w14:paraId="54E80BF3" w14:textId="3D2567FA" w:rsidR="00B34574" w:rsidRDefault="00406F9C" w:rsidP="003B204E">
      <w:pPr>
        <w:pStyle w:val="Aufzhlung"/>
        <w:ind w:left="426" w:hanging="426"/>
      </w:pPr>
      <w:r>
        <w:t>d</w:t>
      </w:r>
      <w:r w:rsidR="00B34574">
        <w:t>ass i</w:t>
      </w:r>
      <w:r w:rsidR="4585B246">
        <w:t>h</w:t>
      </w:r>
      <w:r w:rsidR="00B34574">
        <w:t>m alle für die Einreichung eines Angebotes erforderlichen Information</w:t>
      </w:r>
      <w:r w:rsidR="52B15113">
        <w:t>en</w:t>
      </w:r>
      <w:r w:rsidR="00B34574">
        <w:t xml:space="preserve"> vorliegen;</w:t>
      </w:r>
    </w:p>
    <w:p w14:paraId="1032D3FD" w14:textId="3C1DC56E" w:rsidR="00B34574" w:rsidRDefault="00406F9C" w:rsidP="003B204E">
      <w:pPr>
        <w:pStyle w:val="Aufzhlung"/>
        <w:ind w:left="426" w:hanging="426"/>
      </w:pPr>
      <w:r>
        <w:t>d</w:t>
      </w:r>
      <w:r w:rsidR="000E6A07">
        <w:t xml:space="preserve">ass die </w:t>
      </w:r>
      <w:r w:rsidR="007057F8">
        <w:t>a</w:t>
      </w:r>
      <w:r w:rsidR="000E6A07">
        <w:t xml:space="preserve">usschreibende Stelle seine Angaben zum Teilnahmeantrag bei den zuständigen Ämtern und Personen überprüfen kann. </w:t>
      </w:r>
    </w:p>
    <w:p w14:paraId="5139444F" w14:textId="77777777" w:rsidR="000E6A07" w:rsidRDefault="000E6A07" w:rsidP="00F846C0">
      <w:pPr>
        <w:jc w:val="both"/>
      </w:pPr>
    </w:p>
    <w:p w14:paraId="42D3DCC3" w14:textId="18E7B651" w:rsidR="00DB0305" w:rsidRDefault="00DB0305" w:rsidP="00F846C0">
      <w:pPr>
        <w:jc w:val="both"/>
      </w:pPr>
      <w:r>
        <w:t xml:space="preserve">Unvollständige Angaben pro Referenz (z.B. fehlende Kontaktadresse und Tel-Nr.) können den Ausschluss vom Verfahren nach sich ziehen. Andere als die in vorsehender Tabellenstruktur vermerkten Referenzen werden nicht berücksichtigt (z.B. Referenzen aus nicht verlangten Beilagen). Es ist Sache des Anbieters, nachstehend die ihm für diese Angebotsstellung als am besten geeignet erscheinenden Referenz anzugeben. </w:t>
      </w:r>
    </w:p>
    <w:p w14:paraId="54C90CB1" w14:textId="77777777" w:rsidR="00DB0305" w:rsidRDefault="00DB0305" w:rsidP="00F846C0">
      <w:pPr>
        <w:jc w:val="both"/>
      </w:pPr>
    </w:p>
    <w:p w14:paraId="1A1F7503" w14:textId="5CCB541F" w:rsidR="007503D8" w:rsidRDefault="00DB0305" w:rsidP="00F846C0">
      <w:pPr>
        <w:jc w:val="both"/>
      </w:pPr>
      <w:r>
        <w:t xml:space="preserve">Falschangaben führen zwingend zum Ausschluss! (Art. 12 Abs. 1 </w:t>
      </w:r>
      <w:proofErr w:type="spellStart"/>
      <w:r>
        <w:t>lit</w:t>
      </w:r>
      <w:proofErr w:type="spellEnd"/>
      <w:r>
        <w:t xml:space="preserve">. B der Verordnung über das öffentliche Beschaffungswesen, abgekürzt </w:t>
      </w:r>
      <w:proofErr w:type="spellStart"/>
      <w:r>
        <w:t>VöB</w:t>
      </w:r>
      <w:proofErr w:type="spellEnd"/>
      <w:r>
        <w:t>). Die selbstdeklarierten Referenzen werden stichprobenweise überprüft. Die Referenzen des nach der Auswertung bestklassierten Angebots werden vor dem Zuschlag ganzheitlich überprüft.</w:t>
      </w:r>
    </w:p>
    <w:p w14:paraId="5E2981F0" w14:textId="69109D96" w:rsidR="00F846C0" w:rsidRDefault="00F846C0" w:rsidP="00DB0305">
      <w:pPr>
        <w:pStyle w:val="Text"/>
      </w:pPr>
    </w:p>
    <w:p w14:paraId="60E393D3" w14:textId="331F482E" w:rsidR="00F846C0" w:rsidRPr="005B4E5E" w:rsidRDefault="00F846C0" w:rsidP="00F846C0">
      <w:pPr>
        <w:rPr>
          <w:b/>
          <w:bCs/>
          <w:sz w:val="24"/>
          <w:szCs w:val="24"/>
        </w:rPr>
      </w:pPr>
      <w:r w:rsidRPr="005B4E5E">
        <w:rPr>
          <w:b/>
          <w:bCs/>
          <w:sz w:val="24"/>
          <w:szCs w:val="24"/>
        </w:rPr>
        <w:t>Unterschrift Anbieter</w:t>
      </w:r>
    </w:p>
    <w:p w14:paraId="15AAF154" w14:textId="77777777" w:rsidR="00F846C0" w:rsidRDefault="00F846C0" w:rsidP="00F846C0"/>
    <w:tbl>
      <w:tblPr>
        <w:tblStyle w:val="Tabellenraster"/>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5103"/>
      </w:tblGrid>
      <w:tr w:rsidR="00F846C0" w:rsidRPr="00A45DB7" w14:paraId="6EEA9951" w14:textId="77777777" w:rsidTr="00B748AD">
        <w:trPr>
          <w:trHeight w:val="454"/>
        </w:trPr>
        <w:tc>
          <w:tcPr>
            <w:tcW w:w="3969" w:type="dxa"/>
            <w:vAlign w:val="center"/>
          </w:tcPr>
          <w:p w14:paraId="59F8D7AA" w14:textId="77777777" w:rsidR="00F846C0" w:rsidRPr="00A45DB7" w:rsidRDefault="00F846C0" w:rsidP="000A7841">
            <w:r>
              <w:t>Ort, Datum</w:t>
            </w:r>
          </w:p>
        </w:tc>
        <w:tc>
          <w:tcPr>
            <w:tcW w:w="5103" w:type="dxa"/>
            <w:shd w:val="clear" w:color="auto" w:fill="FFFFCC"/>
            <w:vAlign w:val="center"/>
          </w:tcPr>
          <w:p w14:paraId="3A767EC8" w14:textId="77777777" w:rsidR="00F846C0" w:rsidRPr="00A45DB7" w:rsidRDefault="00F846C0" w:rsidP="000A7841"/>
        </w:tc>
      </w:tr>
      <w:tr w:rsidR="00F846C0" w:rsidRPr="00A45DB7" w14:paraId="10DCC02F" w14:textId="77777777" w:rsidTr="00B748AD">
        <w:trPr>
          <w:trHeight w:val="1414"/>
        </w:trPr>
        <w:tc>
          <w:tcPr>
            <w:tcW w:w="3969" w:type="dxa"/>
            <w:vAlign w:val="center"/>
          </w:tcPr>
          <w:p w14:paraId="3908B063" w14:textId="77777777" w:rsidR="00F846C0" w:rsidRDefault="00F846C0" w:rsidP="000A7841">
            <w:r>
              <w:t>Firma</w:t>
            </w:r>
          </w:p>
        </w:tc>
        <w:tc>
          <w:tcPr>
            <w:tcW w:w="5103" w:type="dxa"/>
            <w:shd w:val="clear" w:color="auto" w:fill="FFFFCC"/>
            <w:vAlign w:val="center"/>
          </w:tcPr>
          <w:p w14:paraId="1D639877" w14:textId="77777777" w:rsidR="00F846C0" w:rsidRPr="00A45DB7" w:rsidRDefault="00F846C0" w:rsidP="000A7841"/>
        </w:tc>
      </w:tr>
    </w:tbl>
    <w:p w14:paraId="7FC59254" w14:textId="77777777" w:rsidR="00F846C0" w:rsidRDefault="00F846C0" w:rsidP="00F846C0"/>
    <w:p w14:paraId="598B96C0" w14:textId="77777777" w:rsidR="00F846C0" w:rsidRDefault="00F846C0" w:rsidP="00F846C0"/>
    <w:p w14:paraId="5B2335DD" w14:textId="77777777" w:rsidR="00F846C0" w:rsidRDefault="00F846C0" w:rsidP="00F846C0">
      <w:r>
        <w:t>____________________________________</w:t>
      </w:r>
      <w:r>
        <w:tab/>
      </w:r>
      <w:r>
        <w:tab/>
        <w:t>_____________________________________</w:t>
      </w:r>
    </w:p>
    <w:p w14:paraId="70D651A0" w14:textId="77777777" w:rsidR="00F846C0" w:rsidRDefault="00F846C0" w:rsidP="00F846C0">
      <w:r>
        <w:t>Name, Vorname / Unterschrift</w:t>
      </w:r>
      <w:r>
        <w:tab/>
      </w:r>
      <w:r>
        <w:tab/>
      </w:r>
      <w:r>
        <w:tab/>
      </w:r>
      <w:r>
        <w:tab/>
        <w:t>Name, Vorname / Unterschrift</w:t>
      </w:r>
    </w:p>
    <w:p w14:paraId="327BC94D" w14:textId="77777777" w:rsidR="001D418A" w:rsidRDefault="001D418A" w:rsidP="00BB46C4">
      <w:pPr>
        <w:pStyle w:val="1"/>
        <w:sectPr w:rsidR="001D418A" w:rsidSect="002A2C36">
          <w:footerReference w:type="default" r:id="rId26"/>
          <w:pgSz w:w="11907" w:h="16840"/>
          <w:pgMar w:top="1560" w:right="1134" w:bottom="1134" w:left="1134" w:header="0" w:footer="642" w:gutter="0"/>
          <w:paperSrc w:first="4" w:other="4"/>
          <w:cols w:space="720"/>
          <w:docGrid w:linePitch="272"/>
        </w:sectPr>
      </w:pPr>
      <w:bookmarkStart w:id="21" w:name="_Toc94254050"/>
      <w:bookmarkStart w:id="22" w:name="_Toc94513866"/>
    </w:p>
    <w:p w14:paraId="54E9698B" w14:textId="403453B3" w:rsidR="00BB46C4" w:rsidRDefault="00BB46C4" w:rsidP="00B8784B">
      <w:pPr>
        <w:pStyle w:val="1"/>
        <w:numPr>
          <w:ilvl w:val="0"/>
          <w:numId w:val="0"/>
        </w:numPr>
      </w:pPr>
      <w:r>
        <w:lastRenderedPageBreak/>
        <w:t>Versicherung</w:t>
      </w:r>
      <w:bookmarkEnd w:id="21"/>
      <w:bookmarkEnd w:id="22"/>
    </w:p>
    <w:p w14:paraId="1982C9BF" w14:textId="4F2880A3" w:rsidR="00BB46C4" w:rsidRDefault="00BB46C4" w:rsidP="00BB46C4">
      <w:pPr>
        <w:pStyle w:val="Text"/>
      </w:pPr>
      <w:r w:rsidRPr="00F421D5">
        <w:t>Der Anbieter</w:t>
      </w:r>
      <w:r>
        <w:t xml:space="preserve"> </w:t>
      </w:r>
      <w:r w:rsidRPr="00F421D5">
        <w:t>erklärt, für die Dauer des Auftrags folgende Berufshaftpflichtversicherung(en) abgeschlossen zu haben, die Versicherung(en) während der Dauer des Auftrags aufrecht zu erhalten und die entsprechenden, gültigen Versicherungsnachweise unaufgefordert zu liefern:</w:t>
      </w:r>
    </w:p>
    <w:p w14:paraId="49826C78" w14:textId="77777777" w:rsidR="00BB46C4" w:rsidRPr="003B2377" w:rsidRDefault="00BB46C4" w:rsidP="00BB46C4"/>
    <w:tbl>
      <w:tblPr>
        <w:tblW w:w="9072" w:type="dxa"/>
        <w:tblInd w:w="567" w:type="dxa"/>
        <w:tblBorders>
          <w:top w:val="single" w:sz="4" w:space="0" w:color="auto"/>
          <w:bottom w:val="single" w:sz="4" w:space="0" w:color="auto"/>
          <w:insideH w:val="single" w:sz="4" w:space="0" w:color="auto"/>
        </w:tblBorders>
        <w:tblCellMar>
          <w:left w:w="0" w:type="dxa"/>
          <w:right w:w="0" w:type="dxa"/>
        </w:tblCellMar>
        <w:tblLook w:val="0000" w:firstRow="0" w:lastRow="0" w:firstColumn="0" w:lastColumn="0" w:noHBand="0" w:noVBand="0"/>
      </w:tblPr>
      <w:tblGrid>
        <w:gridCol w:w="2929"/>
        <w:gridCol w:w="615"/>
        <w:gridCol w:w="2410"/>
        <w:gridCol w:w="3118"/>
      </w:tblGrid>
      <w:tr w:rsidR="00BB46C4" w:rsidRPr="003B2377" w14:paraId="3E9D7806" w14:textId="77777777" w:rsidTr="000A7841">
        <w:trPr>
          <w:cantSplit/>
        </w:trPr>
        <w:tc>
          <w:tcPr>
            <w:tcW w:w="2929" w:type="dxa"/>
            <w:tcBorders>
              <w:top w:val="single" w:sz="4" w:space="0" w:color="auto"/>
              <w:bottom w:val="single" w:sz="4" w:space="0" w:color="auto"/>
              <w:right w:val="nil"/>
            </w:tcBorders>
            <w:shd w:val="clear" w:color="auto" w:fill="auto"/>
          </w:tcPr>
          <w:p w14:paraId="2B880765" w14:textId="77777777" w:rsidR="00BB46C4" w:rsidRPr="003B2377" w:rsidRDefault="00BB46C4" w:rsidP="000A7841">
            <w:pPr>
              <w:rPr>
                <w:b/>
              </w:rPr>
            </w:pPr>
            <w:r w:rsidRPr="003B2377">
              <w:rPr>
                <w:b/>
              </w:rPr>
              <w:t>Versicherungsdeckung</w:t>
            </w:r>
          </w:p>
        </w:tc>
        <w:tc>
          <w:tcPr>
            <w:tcW w:w="615" w:type="dxa"/>
            <w:tcBorders>
              <w:top w:val="single" w:sz="4" w:space="0" w:color="auto"/>
              <w:bottom w:val="single" w:sz="4" w:space="0" w:color="auto"/>
              <w:right w:val="nil"/>
            </w:tcBorders>
          </w:tcPr>
          <w:p w14:paraId="1C907254" w14:textId="77777777" w:rsidR="00BB46C4" w:rsidRPr="003B2377" w:rsidRDefault="00BB46C4" w:rsidP="000A7841"/>
        </w:tc>
        <w:tc>
          <w:tcPr>
            <w:tcW w:w="2410" w:type="dxa"/>
            <w:tcBorders>
              <w:top w:val="single" w:sz="4" w:space="0" w:color="auto"/>
              <w:left w:val="nil"/>
              <w:bottom w:val="single" w:sz="4" w:space="0" w:color="auto"/>
              <w:right w:val="dotted" w:sz="8" w:space="0" w:color="FFFFFF" w:themeColor="background1"/>
            </w:tcBorders>
            <w:shd w:val="clear" w:color="auto" w:fill="FFFFFF" w:themeFill="background1"/>
          </w:tcPr>
          <w:p w14:paraId="6C7EC2AD" w14:textId="77777777" w:rsidR="00BB46C4" w:rsidRPr="003B2377" w:rsidRDefault="00BB46C4" w:rsidP="000A7841"/>
        </w:tc>
        <w:tc>
          <w:tcPr>
            <w:tcW w:w="3118" w:type="dxa"/>
            <w:tcBorders>
              <w:top w:val="single" w:sz="4" w:space="0" w:color="auto"/>
              <w:left w:val="dotted" w:sz="8" w:space="0" w:color="FFFFFF" w:themeColor="background1"/>
              <w:bottom w:val="single" w:sz="4" w:space="0" w:color="auto"/>
            </w:tcBorders>
            <w:shd w:val="clear" w:color="auto" w:fill="FFFFFF" w:themeFill="background1"/>
          </w:tcPr>
          <w:p w14:paraId="55FF4F99" w14:textId="77777777" w:rsidR="00BB46C4" w:rsidRPr="003B2377" w:rsidRDefault="00BB46C4" w:rsidP="000A7841"/>
        </w:tc>
      </w:tr>
      <w:tr w:rsidR="00BB46C4" w:rsidRPr="003B2377" w14:paraId="0FAD3DFC" w14:textId="77777777" w:rsidTr="000A7841">
        <w:trPr>
          <w:cantSplit/>
        </w:trPr>
        <w:tc>
          <w:tcPr>
            <w:tcW w:w="2929" w:type="dxa"/>
            <w:tcBorders>
              <w:top w:val="single" w:sz="4" w:space="0" w:color="auto"/>
              <w:bottom w:val="dotted" w:sz="2" w:space="0" w:color="auto"/>
              <w:right w:val="nil"/>
            </w:tcBorders>
            <w:shd w:val="clear" w:color="auto" w:fill="auto"/>
          </w:tcPr>
          <w:p w14:paraId="3A12570C" w14:textId="77777777" w:rsidR="00BB46C4" w:rsidRPr="003B2377" w:rsidRDefault="00BB46C4" w:rsidP="000A7841">
            <w:r w:rsidRPr="003B2377">
              <w:t>Personen-, Sach-, Bauten- und Anlageschäden inkl. Mängel</w:t>
            </w:r>
          </w:p>
        </w:tc>
        <w:tc>
          <w:tcPr>
            <w:tcW w:w="615" w:type="dxa"/>
            <w:tcBorders>
              <w:top w:val="single" w:sz="4" w:space="0" w:color="auto"/>
              <w:bottom w:val="dotted" w:sz="2" w:space="0" w:color="auto"/>
              <w:right w:val="nil"/>
            </w:tcBorders>
          </w:tcPr>
          <w:p w14:paraId="6CA22B2B" w14:textId="77777777" w:rsidR="00BB46C4" w:rsidRPr="003B2377" w:rsidRDefault="00BB46C4" w:rsidP="000A7841">
            <w:r>
              <w:t>CHF</w:t>
            </w:r>
          </w:p>
        </w:tc>
        <w:tc>
          <w:tcPr>
            <w:tcW w:w="2410" w:type="dxa"/>
            <w:tcBorders>
              <w:top w:val="single" w:sz="4" w:space="0" w:color="auto"/>
              <w:left w:val="nil"/>
              <w:bottom w:val="dotted" w:sz="2" w:space="0" w:color="auto"/>
              <w:right w:val="dotted" w:sz="8" w:space="0" w:color="FFFFFF" w:themeColor="background1"/>
            </w:tcBorders>
            <w:shd w:val="clear" w:color="auto" w:fill="auto"/>
          </w:tcPr>
          <w:p w14:paraId="245EF939" w14:textId="77777777" w:rsidR="00BB46C4" w:rsidRPr="003B2377" w:rsidRDefault="00BB46C4" w:rsidP="000A7841">
            <w:r w:rsidRPr="003B2377">
              <w:t xml:space="preserve"> </w:t>
            </w:r>
            <w:r>
              <w:t xml:space="preserve">___________ </w:t>
            </w:r>
            <w:r w:rsidRPr="003B2377">
              <w:t>Mio.</w:t>
            </w:r>
          </w:p>
        </w:tc>
        <w:tc>
          <w:tcPr>
            <w:tcW w:w="3118" w:type="dxa"/>
            <w:tcBorders>
              <w:top w:val="single" w:sz="4" w:space="0" w:color="auto"/>
              <w:left w:val="dotted" w:sz="8" w:space="0" w:color="FFFFFF" w:themeColor="background1"/>
              <w:bottom w:val="dotted" w:sz="2" w:space="0" w:color="auto"/>
            </w:tcBorders>
            <w:shd w:val="clear" w:color="auto" w:fill="auto"/>
          </w:tcPr>
          <w:p w14:paraId="6A8BC90F" w14:textId="77777777" w:rsidR="00BB46C4" w:rsidRPr="003B2377" w:rsidRDefault="00BB46C4" w:rsidP="000A7841">
            <w:r w:rsidRPr="003B2377">
              <w:t>pro Einzelereignis (min. 3 Mio.)</w:t>
            </w:r>
          </w:p>
        </w:tc>
      </w:tr>
      <w:tr w:rsidR="00BB46C4" w:rsidRPr="003B2377" w14:paraId="0423E4F1" w14:textId="77777777" w:rsidTr="000A7841">
        <w:trPr>
          <w:cantSplit/>
        </w:trPr>
        <w:tc>
          <w:tcPr>
            <w:tcW w:w="2929" w:type="dxa"/>
            <w:tcBorders>
              <w:top w:val="dotted" w:sz="2" w:space="0" w:color="auto"/>
              <w:bottom w:val="dotted" w:sz="2" w:space="0" w:color="auto"/>
              <w:right w:val="nil"/>
            </w:tcBorders>
            <w:shd w:val="clear" w:color="auto" w:fill="auto"/>
          </w:tcPr>
          <w:p w14:paraId="042FB7DB" w14:textId="77777777" w:rsidR="00BB46C4" w:rsidRPr="003B2377" w:rsidRDefault="00BB46C4" w:rsidP="000A7841">
            <w:r w:rsidRPr="003B2377">
              <w:t>Vermögensschäden</w:t>
            </w:r>
          </w:p>
        </w:tc>
        <w:tc>
          <w:tcPr>
            <w:tcW w:w="615" w:type="dxa"/>
            <w:tcBorders>
              <w:top w:val="dotted" w:sz="2" w:space="0" w:color="auto"/>
              <w:bottom w:val="dotted" w:sz="2" w:space="0" w:color="auto"/>
              <w:right w:val="nil"/>
            </w:tcBorders>
          </w:tcPr>
          <w:p w14:paraId="35ACEEBA" w14:textId="77777777" w:rsidR="00BB46C4" w:rsidRPr="003B2377" w:rsidRDefault="00BB46C4" w:rsidP="000A7841">
            <w:r>
              <w:t>CHF</w:t>
            </w:r>
          </w:p>
        </w:tc>
        <w:tc>
          <w:tcPr>
            <w:tcW w:w="2410" w:type="dxa"/>
            <w:tcBorders>
              <w:top w:val="dotted" w:sz="2" w:space="0" w:color="auto"/>
              <w:left w:val="nil"/>
              <w:bottom w:val="dotted" w:sz="2" w:space="0" w:color="auto"/>
              <w:right w:val="dotted" w:sz="8" w:space="0" w:color="FFFFFF" w:themeColor="background1"/>
            </w:tcBorders>
            <w:shd w:val="clear" w:color="auto" w:fill="auto"/>
          </w:tcPr>
          <w:p w14:paraId="464F28D1" w14:textId="77777777" w:rsidR="00BB46C4" w:rsidRPr="003B2377" w:rsidRDefault="00BB46C4" w:rsidP="000A7841">
            <w:r w:rsidRPr="003B2377">
              <w:t xml:space="preserve"> </w:t>
            </w:r>
            <w:r>
              <w:t xml:space="preserve">___________ </w:t>
            </w:r>
            <w:r w:rsidRPr="003B2377">
              <w:t>Mio.</w:t>
            </w:r>
          </w:p>
        </w:tc>
        <w:tc>
          <w:tcPr>
            <w:tcW w:w="3118" w:type="dxa"/>
            <w:tcBorders>
              <w:top w:val="dotted" w:sz="2" w:space="0" w:color="auto"/>
              <w:left w:val="dotted" w:sz="8" w:space="0" w:color="FFFFFF" w:themeColor="background1"/>
              <w:bottom w:val="dotted" w:sz="2" w:space="0" w:color="auto"/>
            </w:tcBorders>
            <w:shd w:val="clear" w:color="auto" w:fill="auto"/>
          </w:tcPr>
          <w:p w14:paraId="65DDAC32" w14:textId="77777777" w:rsidR="00BB46C4" w:rsidRPr="003B2377" w:rsidRDefault="00BB46C4" w:rsidP="000A7841">
            <w:r w:rsidRPr="003B2377">
              <w:t>pro Einzelereignis (min. 3 Mio.)</w:t>
            </w:r>
          </w:p>
        </w:tc>
      </w:tr>
      <w:tr w:rsidR="00BB46C4" w:rsidRPr="003B2377" w14:paraId="347370AD" w14:textId="77777777" w:rsidTr="000A7841">
        <w:trPr>
          <w:cantSplit/>
        </w:trPr>
        <w:tc>
          <w:tcPr>
            <w:tcW w:w="2929" w:type="dxa"/>
            <w:tcBorders>
              <w:top w:val="dotted" w:sz="2" w:space="0" w:color="auto"/>
              <w:bottom w:val="dotted" w:sz="2" w:space="0" w:color="auto"/>
              <w:right w:val="nil"/>
            </w:tcBorders>
            <w:shd w:val="clear" w:color="auto" w:fill="auto"/>
          </w:tcPr>
          <w:p w14:paraId="70129ECE" w14:textId="77777777" w:rsidR="00BB46C4" w:rsidRPr="003B2377" w:rsidRDefault="00BB46C4" w:rsidP="000A7841">
            <w:r w:rsidRPr="003B2377">
              <w:t>Versicherungsgesellschaft:</w:t>
            </w:r>
          </w:p>
        </w:tc>
        <w:tc>
          <w:tcPr>
            <w:tcW w:w="615" w:type="dxa"/>
            <w:tcBorders>
              <w:top w:val="dotted" w:sz="2" w:space="0" w:color="auto"/>
              <w:bottom w:val="dotted" w:sz="2" w:space="0" w:color="auto"/>
              <w:right w:val="nil"/>
            </w:tcBorders>
          </w:tcPr>
          <w:p w14:paraId="156339F4" w14:textId="77777777" w:rsidR="00BB46C4" w:rsidRDefault="00BB46C4" w:rsidP="000A7841"/>
        </w:tc>
        <w:tc>
          <w:tcPr>
            <w:tcW w:w="2410" w:type="dxa"/>
            <w:tcBorders>
              <w:top w:val="dotted" w:sz="2" w:space="0" w:color="auto"/>
              <w:left w:val="nil"/>
              <w:bottom w:val="dotted" w:sz="2" w:space="0" w:color="auto"/>
              <w:right w:val="dotted" w:sz="8" w:space="0" w:color="FFFFFF" w:themeColor="background1"/>
            </w:tcBorders>
            <w:shd w:val="clear" w:color="auto" w:fill="auto"/>
          </w:tcPr>
          <w:p w14:paraId="1AB2F586" w14:textId="77777777" w:rsidR="00BB46C4" w:rsidRPr="003B2377" w:rsidRDefault="00BB46C4" w:rsidP="000A7841">
            <w:r>
              <w:fldChar w:fldCharType="begin">
                <w:ffData>
                  <w:name w:val="Text128"/>
                  <w:enabled/>
                  <w:calcOnExit w:val="0"/>
                  <w:textInput/>
                </w:ffData>
              </w:fldChar>
            </w:r>
            <w:bookmarkStart w:id="23" w:name="Text128"/>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3"/>
          </w:p>
        </w:tc>
        <w:tc>
          <w:tcPr>
            <w:tcW w:w="3118" w:type="dxa"/>
            <w:tcBorders>
              <w:top w:val="dotted" w:sz="2" w:space="0" w:color="auto"/>
              <w:left w:val="dotted" w:sz="8" w:space="0" w:color="FFFFFF" w:themeColor="background1"/>
              <w:bottom w:val="dotted" w:sz="2" w:space="0" w:color="auto"/>
            </w:tcBorders>
            <w:shd w:val="clear" w:color="auto" w:fill="auto"/>
          </w:tcPr>
          <w:p w14:paraId="5E81CBC7" w14:textId="77777777" w:rsidR="00BB46C4" w:rsidRPr="003B2377" w:rsidRDefault="00BB46C4" w:rsidP="000A7841">
            <w:r>
              <w:fldChar w:fldCharType="begin">
                <w:ffData>
                  <w:name w:val="Text130"/>
                  <w:enabled/>
                  <w:calcOnExit w:val="0"/>
                  <w:textInput/>
                </w:ffData>
              </w:fldChar>
            </w:r>
            <w:bookmarkStart w:id="24" w:name="Text130"/>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4"/>
          </w:p>
        </w:tc>
      </w:tr>
      <w:tr w:rsidR="00BB46C4" w:rsidRPr="003B2377" w14:paraId="0F8E7290" w14:textId="77777777" w:rsidTr="000A7841">
        <w:trPr>
          <w:cantSplit/>
        </w:trPr>
        <w:tc>
          <w:tcPr>
            <w:tcW w:w="2929" w:type="dxa"/>
            <w:tcBorders>
              <w:top w:val="dotted" w:sz="2" w:space="0" w:color="auto"/>
              <w:bottom w:val="single" w:sz="6" w:space="0" w:color="auto"/>
              <w:right w:val="nil"/>
            </w:tcBorders>
            <w:shd w:val="clear" w:color="auto" w:fill="auto"/>
          </w:tcPr>
          <w:p w14:paraId="4BB67F74" w14:textId="77777777" w:rsidR="00BB46C4" w:rsidRPr="003B2377" w:rsidRDefault="00BB46C4" w:rsidP="000A7841">
            <w:r w:rsidRPr="003B2377">
              <w:t xml:space="preserve">Policen-Nr. </w:t>
            </w:r>
          </w:p>
        </w:tc>
        <w:tc>
          <w:tcPr>
            <w:tcW w:w="615" w:type="dxa"/>
            <w:tcBorders>
              <w:top w:val="dotted" w:sz="2" w:space="0" w:color="auto"/>
              <w:bottom w:val="single" w:sz="6" w:space="0" w:color="auto"/>
              <w:right w:val="nil"/>
            </w:tcBorders>
          </w:tcPr>
          <w:p w14:paraId="3344607B" w14:textId="77777777" w:rsidR="00BB46C4" w:rsidRDefault="00BB46C4" w:rsidP="000A7841"/>
        </w:tc>
        <w:tc>
          <w:tcPr>
            <w:tcW w:w="2410" w:type="dxa"/>
            <w:tcBorders>
              <w:top w:val="dotted" w:sz="2" w:space="0" w:color="auto"/>
              <w:left w:val="nil"/>
              <w:bottom w:val="single" w:sz="6" w:space="0" w:color="auto"/>
              <w:right w:val="dotted" w:sz="8" w:space="0" w:color="FFFFFF" w:themeColor="background1"/>
            </w:tcBorders>
            <w:shd w:val="clear" w:color="auto" w:fill="auto"/>
          </w:tcPr>
          <w:p w14:paraId="61361244" w14:textId="77777777" w:rsidR="00BB46C4" w:rsidRPr="003B2377" w:rsidRDefault="00BB46C4" w:rsidP="000A7841">
            <w:r>
              <w:fldChar w:fldCharType="begin">
                <w:ffData>
                  <w:name w:val="Text129"/>
                  <w:enabled/>
                  <w:calcOnExit w:val="0"/>
                  <w:textInput/>
                </w:ffData>
              </w:fldChar>
            </w:r>
            <w:bookmarkStart w:id="25" w:name="Text129"/>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5"/>
          </w:p>
        </w:tc>
        <w:tc>
          <w:tcPr>
            <w:tcW w:w="3118" w:type="dxa"/>
            <w:tcBorders>
              <w:top w:val="dotted" w:sz="2" w:space="0" w:color="auto"/>
              <w:left w:val="dotted" w:sz="8" w:space="0" w:color="FFFFFF" w:themeColor="background1"/>
              <w:bottom w:val="single" w:sz="6" w:space="0" w:color="auto"/>
            </w:tcBorders>
            <w:shd w:val="clear" w:color="auto" w:fill="auto"/>
          </w:tcPr>
          <w:p w14:paraId="7267B4C2" w14:textId="77777777" w:rsidR="00BB46C4" w:rsidRPr="003B2377" w:rsidRDefault="00BB46C4" w:rsidP="000A7841">
            <w:r>
              <w:fldChar w:fldCharType="begin">
                <w:ffData>
                  <w:name w:val="Text131"/>
                  <w:enabled/>
                  <w:calcOnExit w:val="0"/>
                  <w:textInput/>
                </w:ffData>
              </w:fldChar>
            </w:r>
            <w:bookmarkStart w:id="26" w:name="Text131"/>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6"/>
          </w:p>
        </w:tc>
      </w:tr>
    </w:tbl>
    <w:p w14:paraId="66CDA9FE" w14:textId="77777777" w:rsidR="00BB46C4" w:rsidRPr="003B2377" w:rsidRDefault="00BB46C4" w:rsidP="00BB46C4">
      <w:pPr>
        <w:rPr>
          <w:b/>
          <w:vanish/>
        </w:rPr>
      </w:pPr>
    </w:p>
    <w:p w14:paraId="7AFF7180" w14:textId="77777777" w:rsidR="00BB46C4" w:rsidRPr="003B2377" w:rsidRDefault="00BB46C4" w:rsidP="00BB46C4"/>
    <w:bookmarkStart w:id="27" w:name="_Hlk94190136"/>
    <w:p w14:paraId="34B241D9" w14:textId="78725183" w:rsidR="00BB46C4" w:rsidRPr="003B2377" w:rsidRDefault="00BB46C4" w:rsidP="00BB46C4">
      <w:pPr>
        <w:tabs>
          <w:tab w:val="left" w:pos="426"/>
        </w:tabs>
        <w:ind w:left="426" w:firstLine="141"/>
      </w:pPr>
      <w:r>
        <w:fldChar w:fldCharType="begin">
          <w:ffData>
            <w:name w:val="Kontrollkästchen9"/>
            <w:enabled/>
            <w:calcOnExit w:val="0"/>
            <w:checkBox>
              <w:sizeAuto/>
              <w:default w:val="0"/>
            </w:checkBox>
          </w:ffData>
        </w:fldChar>
      </w:r>
      <w:bookmarkStart w:id="28" w:name="Kontrollkästchen9"/>
      <w:r>
        <w:instrText xml:space="preserve"> FORMCHECKBOX </w:instrText>
      </w:r>
      <w:r w:rsidR="00E1405B">
        <w:fldChar w:fldCharType="separate"/>
      </w:r>
      <w:r>
        <w:fldChar w:fldCharType="end"/>
      </w:r>
      <w:bookmarkEnd w:id="28"/>
      <w:r w:rsidRPr="003B2377">
        <w:tab/>
        <w:t xml:space="preserve">Der </w:t>
      </w:r>
      <w:r w:rsidR="005012F0">
        <w:t>Anbieter</w:t>
      </w:r>
      <w:r w:rsidRPr="003B2377">
        <w:t xml:space="preserve"> erklärt, zusätzlich folgende projektspezifische Risiken versichert zu</w:t>
      </w:r>
      <w:r>
        <w:t xml:space="preserve"> </w:t>
      </w:r>
      <w:r w:rsidRPr="003B2377">
        <w:t>haben:</w:t>
      </w:r>
    </w:p>
    <w:p w14:paraId="3594EF89" w14:textId="77777777" w:rsidR="00BB46C4" w:rsidRDefault="00BB46C4" w:rsidP="00BB46C4">
      <w:pPr>
        <w:ind w:firstLine="141"/>
      </w:pPr>
    </w:p>
    <w:p w14:paraId="2DB61C1C" w14:textId="77777777" w:rsidR="00BB46C4" w:rsidRDefault="00BB46C4" w:rsidP="00BB46C4">
      <w:pPr>
        <w:pBdr>
          <w:bottom w:val="dotted" w:sz="4" w:space="1" w:color="auto"/>
        </w:pBdr>
        <w:ind w:left="567"/>
      </w:pPr>
      <w:r>
        <w:fldChar w:fldCharType="begin">
          <w:ffData>
            <w:name w:val="Text134"/>
            <w:enabled/>
            <w:calcOnExit w:val="0"/>
            <w:textInput/>
          </w:ffData>
        </w:fldChar>
      </w:r>
      <w:bookmarkStart w:id="29" w:name="Text134"/>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29"/>
    </w:p>
    <w:p w14:paraId="3E6120A2" w14:textId="77777777" w:rsidR="00BB46C4" w:rsidRDefault="00BB46C4" w:rsidP="00BB46C4">
      <w:pPr>
        <w:ind w:firstLine="141"/>
      </w:pPr>
    </w:p>
    <w:p w14:paraId="2F2DC51D" w14:textId="77777777" w:rsidR="00BB46C4" w:rsidRDefault="00BB46C4" w:rsidP="00BB46C4">
      <w:pPr>
        <w:pBdr>
          <w:bottom w:val="dotted" w:sz="4" w:space="1" w:color="auto"/>
        </w:pBdr>
        <w:ind w:left="567"/>
      </w:pPr>
    </w:p>
    <w:p w14:paraId="09EFB059" w14:textId="77777777" w:rsidR="00BB46C4" w:rsidRDefault="00BB46C4" w:rsidP="00BB46C4">
      <w:pPr>
        <w:ind w:left="567"/>
      </w:pPr>
    </w:p>
    <w:p w14:paraId="4B4CEC65" w14:textId="77777777" w:rsidR="00BB46C4" w:rsidRDefault="00BB46C4" w:rsidP="00BB46C4">
      <w:pPr>
        <w:pBdr>
          <w:bottom w:val="dotted" w:sz="4" w:space="1" w:color="auto"/>
        </w:pBdr>
        <w:ind w:left="567"/>
      </w:pPr>
    </w:p>
    <w:bookmarkEnd w:id="27"/>
    <w:p w14:paraId="6115C305" w14:textId="77777777" w:rsidR="00BB46C4" w:rsidRDefault="00BB46C4" w:rsidP="00BB46C4"/>
    <w:p w14:paraId="1AE778FA" w14:textId="77777777" w:rsidR="00BB46C4" w:rsidRPr="003B2377" w:rsidRDefault="00BB46C4" w:rsidP="00BB46C4"/>
    <w:p w14:paraId="3D18C059" w14:textId="6730F4E5" w:rsidR="00BB46C4" w:rsidRPr="003B2377" w:rsidRDefault="00BB46C4" w:rsidP="00BB46C4">
      <w:pPr>
        <w:ind w:left="567"/>
      </w:pPr>
      <w:r w:rsidRPr="003B2377">
        <w:t xml:space="preserve">Der </w:t>
      </w:r>
      <w:r w:rsidR="005012F0">
        <w:t>Anbieter</w:t>
      </w:r>
      <w:r w:rsidRPr="003B2377">
        <w:t xml:space="preserve"> gewährleistet überdies, dass die von ihm unter Vertrag genommenen Subplaner / Dritte entsprechend versichert sind.</w:t>
      </w:r>
    </w:p>
    <w:p w14:paraId="7997F2A4" w14:textId="77777777" w:rsidR="00BB46C4" w:rsidRDefault="00BB46C4" w:rsidP="00BB46C4">
      <w:pPr>
        <w:ind w:left="567"/>
        <w:rPr>
          <w:rFonts w:eastAsiaTheme="majorEastAsia" w:cstheme="majorBidi"/>
          <w:bCs/>
          <w:sz w:val="28"/>
          <w:szCs w:val="26"/>
        </w:rPr>
      </w:pPr>
    </w:p>
    <w:p w14:paraId="55447563" w14:textId="77777777" w:rsidR="00BB46C4" w:rsidRDefault="00BB46C4" w:rsidP="00BB46C4">
      <w:pPr>
        <w:tabs>
          <w:tab w:val="left" w:pos="1985"/>
          <w:tab w:val="left" w:leader="dot" w:pos="9213"/>
        </w:tabs>
        <w:ind w:left="567"/>
      </w:pPr>
      <w:bookmarkStart w:id="30" w:name="_Hlk62564241"/>
      <w:r>
        <w:t>Ort / Datum</w:t>
      </w:r>
      <w:r>
        <w:tab/>
      </w:r>
      <w:r w:rsidRPr="00BB46C4">
        <w:rPr>
          <w:shd w:val="clear" w:color="auto" w:fill="FFFFCC"/>
        </w:rPr>
        <w:tab/>
      </w:r>
    </w:p>
    <w:p w14:paraId="3E5841E3" w14:textId="77777777" w:rsidR="00BB46C4" w:rsidRDefault="00BB46C4" w:rsidP="00BB46C4">
      <w:pPr>
        <w:tabs>
          <w:tab w:val="left" w:pos="1985"/>
          <w:tab w:val="left" w:leader="dot" w:pos="9214"/>
        </w:tabs>
        <w:ind w:left="567"/>
      </w:pPr>
    </w:p>
    <w:p w14:paraId="5AE48305" w14:textId="77777777" w:rsidR="00BB46C4" w:rsidRDefault="00BB46C4" w:rsidP="00BB46C4">
      <w:pPr>
        <w:tabs>
          <w:tab w:val="left" w:pos="1985"/>
          <w:tab w:val="left" w:leader="dot" w:pos="9214"/>
        </w:tabs>
        <w:ind w:left="567"/>
      </w:pPr>
    </w:p>
    <w:p w14:paraId="0B8343B1" w14:textId="77777777" w:rsidR="00BB46C4" w:rsidRDefault="00BB46C4" w:rsidP="00BB46C4">
      <w:pPr>
        <w:tabs>
          <w:tab w:val="left" w:pos="1985"/>
          <w:tab w:val="left" w:leader="dot" w:pos="9214"/>
        </w:tabs>
        <w:ind w:left="567"/>
      </w:pPr>
    </w:p>
    <w:p w14:paraId="45C88DDB" w14:textId="77777777" w:rsidR="00BB46C4" w:rsidRPr="00A17068" w:rsidRDefault="00BB46C4" w:rsidP="00BB46C4">
      <w:pPr>
        <w:tabs>
          <w:tab w:val="left" w:pos="1985"/>
          <w:tab w:val="left" w:leader="dot" w:pos="9213"/>
        </w:tabs>
        <w:ind w:left="567"/>
      </w:pPr>
      <w:r>
        <w:t>Unterschrift</w:t>
      </w:r>
      <w:r>
        <w:tab/>
      </w:r>
      <w:r w:rsidRPr="00BB46C4">
        <w:rPr>
          <w:shd w:val="clear" w:color="auto" w:fill="FFFFCC"/>
        </w:rPr>
        <w:tab/>
      </w:r>
    </w:p>
    <w:bookmarkEnd w:id="30"/>
    <w:p w14:paraId="39F6D902" w14:textId="77777777" w:rsidR="00BB46C4" w:rsidRPr="00A17068" w:rsidRDefault="00BB46C4" w:rsidP="00BB46C4"/>
    <w:p w14:paraId="4DF00262" w14:textId="77777777" w:rsidR="00BB46C4" w:rsidRDefault="00BB46C4" w:rsidP="00BB46C4">
      <w:pPr>
        <w:pStyle w:val="Text"/>
      </w:pPr>
    </w:p>
    <w:p w14:paraId="3D7A6786" w14:textId="77777777" w:rsidR="00F846C0" w:rsidRDefault="00F846C0" w:rsidP="00DB0305">
      <w:pPr>
        <w:pStyle w:val="Text"/>
      </w:pPr>
    </w:p>
    <w:sectPr w:rsidR="00F846C0" w:rsidSect="002A2C36">
      <w:footerReference w:type="default" r:id="rId27"/>
      <w:pgSz w:w="11907" w:h="16840"/>
      <w:pgMar w:top="1560" w:right="1134" w:bottom="1134" w:left="1134" w:header="0" w:footer="642" w:gutter="0"/>
      <w:paperSrc w:first="4" w:other="4"/>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8127FA" w14:textId="77777777" w:rsidR="00FC5A22" w:rsidRDefault="00FC5A22" w:rsidP="00E43DAC">
      <w:r>
        <w:separator/>
      </w:r>
    </w:p>
    <w:p w14:paraId="5AE75991" w14:textId="77777777" w:rsidR="00FC5A22" w:rsidRDefault="00FC5A22" w:rsidP="00E43DAC"/>
  </w:endnote>
  <w:endnote w:type="continuationSeparator" w:id="0">
    <w:p w14:paraId="2CD13551" w14:textId="77777777" w:rsidR="00FC5A22" w:rsidRDefault="00FC5A22" w:rsidP="00E43DAC">
      <w:r>
        <w:continuationSeparator/>
      </w:r>
    </w:p>
    <w:p w14:paraId="70F721CA" w14:textId="77777777" w:rsidR="00FC5A22" w:rsidRDefault="00FC5A22" w:rsidP="00E43DAC"/>
  </w:endnote>
  <w:endnote w:type="continuationNotice" w:id="1">
    <w:p w14:paraId="292375F7" w14:textId="77777777" w:rsidR="00FC5A22" w:rsidRDefault="00FC5A2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A2BBE" w14:textId="442338DA" w:rsidR="00525BFD" w:rsidRPr="00525BFD" w:rsidRDefault="00525BFD"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t>E</w:t>
    </w:r>
    <w:r w:rsidR="001D418A">
      <w:rPr>
        <w:sz w:val="20"/>
        <w:szCs w:val="14"/>
      </w:rPr>
      <w:t>.</w:t>
    </w:r>
    <w:r w:rsidRPr="00525BFD">
      <w:rPr>
        <w:sz w:val="20"/>
        <w:szCs w:val="14"/>
      </w:rPr>
      <w:t>1.</w:t>
    </w:r>
    <w:r w:rsidR="001D3096">
      <w:rPr>
        <w:sz w:val="20"/>
        <w:szCs w:val="14"/>
      </w:rPr>
      <w:t>1</w:t>
    </w:r>
    <w:r w:rsidRPr="00525BFD">
      <w:rPr>
        <w:sz w:val="20"/>
        <w:szCs w:val="14"/>
      </w:rPr>
      <w:t xml:space="preserve"> Seite X von X</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34DFE" w14:textId="0C6E4FC9" w:rsidR="001D418A" w:rsidRPr="00FD2FCD" w:rsidRDefault="00FD2FCD" w:rsidP="00FD2FC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ZK 2</w:t>
    </w:r>
    <w:r w:rsidRPr="00525BFD">
      <w:rPr>
        <w:sz w:val="20"/>
        <w:szCs w:val="14"/>
      </w:rPr>
      <w:t xml:space="preserve"> </w:t>
    </w:r>
    <w:r w:rsidRPr="00FD2FCD">
      <w:rPr>
        <w:sz w:val="20"/>
        <w:szCs w:val="14"/>
      </w:rPr>
      <w:t xml:space="preserve">Qualifikation Schlüsselpersonen </w:t>
    </w:r>
    <w:r w:rsidRPr="00525BFD">
      <w:rPr>
        <w:sz w:val="20"/>
        <w:szCs w:val="14"/>
      </w:rPr>
      <w:t>Seite X von X</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4D079" w14:textId="421EB021" w:rsidR="000625CF" w:rsidRPr="00B8784B" w:rsidRDefault="000625CF" w:rsidP="00B8784B">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ZK 3 Auftragsanalyse</w:t>
    </w:r>
    <w:r w:rsidR="001202DC">
      <w:rPr>
        <w:sz w:val="20"/>
        <w:szCs w:val="14"/>
      </w:rPr>
      <w:t xml:space="preserve"> und Vorgehensvorschlag</w:t>
    </w:r>
    <w:r w:rsidRPr="00FD2FCD">
      <w:rPr>
        <w:sz w:val="20"/>
        <w:szCs w:val="14"/>
      </w:rPr>
      <w:t xml:space="preserve"> </w:t>
    </w:r>
    <w:r w:rsidRPr="00525BFD">
      <w:rPr>
        <w:sz w:val="20"/>
        <w:szCs w:val="14"/>
      </w:rPr>
      <w:t>Seite X von X</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81787" w14:textId="4140B8AF" w:rsidR="000D78A4" w:rsidRPr="00B8784B" w:rsidRDefault="000D78A4" w:rsidP="00B8784B">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 xml:space="preserve">ZK 4 </w:t>
    </w:r>
    <w:r w:rsidR="00952A7C" w:rsidRPr="00952A7C">
      <w:rPr>
        <w:sz w:val="20"/>
        <w:szCs w:val="14"/>
      </w:rPr>
      <w:t xml:space="preserve">Terminplan / Personaleinsatzplanung </w:t>
    </w:r>
    <w:r w:rsidRPr="00525BFD">
      <w:rPr>
        <w:sz w:val="20"/>
        <w:szCs w:val="14"/>
      </w:rPr>
      <w:t>Seite X von X</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86DAD" w14:textId="0572AC36" w:rsidR="001D418A" w:rsidRPr="00525BFD" w:rsidRDefault="001D418A"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sidR="00FD2FCD">
      <w:rPr>
        <w:sz w:val="20"/>
        <w:szCs w:val="14"/>
      </w:rPr>
      <w:t>Teilnahmeerklärung</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F02B3" w14:textId="5BF72EF1" w:rsidR="001D418A" w:rsidRPr="00525BFD" w:rsidRDefault="001D418A"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sidR="00FD2FCD">
      <w:rPr>
        <w:sz w:val="20"/>
        <w:szCs w:val="14"/>
      </w:rPr>
      <w:t>Versicherung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770F1" w14:textId="64EF1C72" w:rsidR="001D3096" w:rsidRPr="00525BFD" w:rsidRDefault="001D3096"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t>E</w:t>
    </w:r>
    <w:r w:rsidR="001D418A">
      <w:rPr>
        <w:sz w:val="20"/>
        <w:szCs w:val="14"/>
      </w:rPr>
      <w:t>.</w:t>
    </w:r>
    <w:r w:rsidRPr="00525BFD">
      <w:rPr>
        <w:sz w:val="20"/>
        <w:szCs w:val="14"/>
      </w:rPr>
      <w:t>1.</w:t>
    </w:r>
    <w:r>
      <w:rPr>
        <w:sz w:val="20"/>
        <w:szCs w:val="14"/>
      </w:rPr>
      <w:t>2</w:t>
    </w:r>
    <w:r w:rsidRPr="00525BFD">
      <w:rPr>
        <w:sz w:val="20"/>
        <w:szCs w:val="14"/>
      </w:rPr>
      <w:t xml:space="preserve"> Seite X von 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7E7D7" w14:textId="764B3D56" w:rsidR="00BA1C0B" w:rsidRPr="00525BFD" w:rsidRDefault="00BA1C0B"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t>E</w:t>
    </w:r>
    <w:r w:rsidR="00323B8A">
      <w:rPr>
        <w:sz w:val="20"/>
        <w:szCs w:val="14"/>
      </w:rPr>
      <w:t>.2</w:t>
    </w:r>
    <w:r w:rsidRPr="00525BFD">
      <w:rPr>
        <w:sz w:val="20"/>
        <w:szCs w:val="14"/>
      </w:rPr>
      <w:t>.</w:t>
    </w:r>
    <w:r w:rsidR="00323B8A">
      <w:rPr>
        <w:sz w:val="20"/>
        <w:szCs w:val="14"/>
      </w:rPr>
      <w:t>1</w:t>
    </w:r>
    <w:r w:rsidRPr="00525BFD">
      <w:rPr>
        <w:sz w:val="20"/>
        <w:szCs w:val="14"/>
      </w:rPr>
      <w:t xml:space="preserve"> Seite X von 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37F11" w14:textId="3434AF17" w:rsidR="001D418A" w:rsidRPr="00525BFD" w:rsidRDefault="001D418A"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sidR="00411B55">
      <w:rPr>
        <w:sz w:val="20"/>
        <w:szCs w:val="14"/>
      </w:rPr>
      <w:t>ZK 1</w:t>
    </w:r>
    <w:r w:rsidR="00257DFD">
      <w:rPr>
        <w:sz w:val="20"/>
        <w:szCs w:val="14"/>
      </w:rPr>
      <w:t xml:space="preserve"> Preis</w:t>
    </w:r>
    <w:r w:rsidRPr="00525BFD">
      <w:rPr>
        <w:sz w:val="20"/>
        <w:szCs w:val="14"/>
      </w:rPr>
      <w:t xml:space="preserve"> Seite X von X</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D99B1" w14:textId="35D2D76D" w:rsidR="00BA1C0B" w:rsidRPr="00525BFD" w:rsidRDefault="00BA1C0B" w:rsidP="00525BF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sidR="00411B55">
      <w:rPr>
        <w:sz w:val="20"/>
        <w:szCs w:val="14"/>
      </w:rPr>
      <w:t>ZK 2</w:t>
    </w:r>
    <w:r w:rsidRPr="00525BFD">
      <w:rPr>
        <w:sz w:val="20"/>
        <w:szCs w:val="14"/>
      </w:rPr>
      <w:t xml:space="preserve"> </w:t>
    </w:r>
    <w:r w:rsidR="00FD2FCD" w:rsidRPr="00FD2FCD">
      <w:rPr>
        <w:sz w:val="20"/>
        <w:szCs w:val="14"/>
      </w:rPr>
      <w:t xml:space="preserve">Qualifikation Schlüsselpersonen </w:t>
    </w:r>
    <w:r w:rsidRPr="00525BFD">
      <w:rPr>
        <w:sz w:val="20"/>
        <w:szCs w:val="14"/>
      </w:rPr>
      <w:t>Seite X von X</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9AF00" w14:textId="4A6DADE4" w:rsidR="00BA1C0B" w:rsidRPr="00FD2FCD" w:rsidRDefault="00FD2FCD" w:rsidP="00FD2FC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ZK 2</w:t>
    </w:r>
    <w:r w:rsidRPr="00525BFD">
      <w:rPr>
        <w:sz w:val="20"/>
        <w:szCs w:val="14"/>
      </w:rPr>
      <w:t xml:space="preserve"> </w:t>
    </w:r>
    <w:r w:rsidRPr="00FD2FCD">
      <w:rPr>
        <w:sz w:val="20"/>
        <w:szCs w:val="14"/>
      </w:rPr>
      <w:t xml:space="preserve">Qualifikation Schlüsselpersonen </w:t>
    </w:r>
    <w:r w:rsidRPr="00525BFD">
      <w:rPr>
        <w:sz w:val="20"/>
        <w:szCs w:val="14"/>
      </w:rPr>
      <w:t>Seite X von X</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E8CF" w14:textId="0858939B" w:rsidR="001D418A" w:rsidRPr="00FD2FCD" w:rsidRDefault="00FD2FCD" w:rsidP="00FD2FC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ZK 2</w:t>
    </w:r>
    <w:r w:rsidRPr="00525BFD">
      <w:rPr>
        <w:sz w:val="20"/>
        <w:szCs w:val="14"/>
      </w:rPr>
      <w:t xml:space="preserve"> </w:t>
    </w:r>
    <w:r w:rsidRPr="00FD2FCD">
      <w:rPr>
        <w:sz w:val="20"/>
        <w:szCs w:val="14"/>
      </w:rPr>
      <w:t xml:space="preserve">Qualifikation Schlüsselpersonen </w:t>
    </w:r>
    <w:r w:rsidRPr="00525BFD">
      <w:rPr>
        <w:sz w:val="20"/>
        <w:szCs w:val="14"/>
      </w:rPr>
      <w:t>Seite X von X</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B50D1" w14:textId="737B5624" w:rsidR="001D418A" w:rsidRPr="00FD2FCD" w:rsidRDefault="00FD2FCD" w:rsidP="00FD2FC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ZK 2</w:t>
    </w:r>
    <w:r w:rsidRPr="00525BFD">
      <w:rPr>
        <w:sz w:val="20"/>
        <w:szCs w:val="14"/>
      </w:rPr>
      <w:t xml:space="preserve"> </w:t>
    </w:r>
    <w:r w:rsidRPr="00FD2FCD">
      <w:rPr>
        <w:sz w:val="20"/>
        <w:szCs w:val="14"/>
      </w:rPr>
      <w:t xml:space="preserve">Qualifikation Schlüsselpersonen </w:t>
    </w:r>
    <w:r w:rsidRPr="00525BFD">
      <w:rPr>
        <w:sz w:val="20"/>
        <w:szCs w:val="14"/>
      </w:rPr>
      <w:t>Seite X von X</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79FD9" w14:textId="27E23D30" w:rsidR="001D418A" w:rsidRPr="00FD2FCD" w:rsidRDefault="00FD2FCD" w:rsidP="00FD2FCD">
    <w:pPr>
      <w:pStyle w:val="Fuzeile"/>
      <w:pBdr>
        <w:top w:val="single" w:sz="4" w:space="1" w:color="auto"/>
      </w:pBdr>
      <w:tabs>
        <w:tab w:val="clear" w:pos="4819"/>
        <w:tab w:val="clear" w:pos="9071"/>
        <w:tab w:val="right" w:pos="9639"/>
      </w:tabs>
      <w:rPr>
        <w:sz w:val="20"/>
        <w:szCs w:val="14"/>
      </w:rPr>
    </w:pPr>
    <w:r w:rsidRPr="00525BFD">
      <w:rPr>
        <w:sz w:val="20"/>
        <w:szCs w:val="14"/>
      </w:rPr>
      <w:t>Anbieter</w:t>
    </w:r>
    <w:r w:rsidRPr="00525BFD">
      <w:rPr>
        <w:sz w:val="20"/>
        <w:szCs w:val="14"/>
      </w:rPr>
      <w:tab/>
    </w:r>
    <w:r>
      <w:rPr>
        <w:sz w:val="20"/>
        <w:szCs w:val="14"/>
      </w:rPr>
      <w:t>ZK 2</w:t>
    </w:r>
    <w:r w:rsidRPr="00525BFD">
      <w:rPr>
        <w:sz w:val="20"/>
        <w:szCs w:val="14"/>
      </w:rPr>
      <w:t xml:space="preserve"> </w:t>
    </w:r>
    <w:r w:rsidRPr="00FD2FCD">
      <w:rPr>
        <w:sz w:val="20"/>
        <w:szCs w:val="14"/>
      </w:rPr>
      <w:t xml:space="preserve">Qualifikation Schlüsselpersonen </w:t>
    </w:r>
    <w:r w:rsidRPr="00525BFD">
      <w:rPr>
        <w:sz w:val="20"/>
        <w:szCs w:val="14"/>
      </w:rPr>
      <w:t>Seite X von 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ADBB2" w14:textId="77777777" w:rsidR="00FC5A22" w:rsidRDefault="00FC5A22" w:rsidP="00E43DAC">
      <w:r>
        <w:separator/>
      </w:r>
    </w:p>
    <w:p w14:paraId="0DCAEB9F" w14:textId="77777777" w:rsidR="00FC5A22" w:rsidRDefault="00FC5A22" w:rsidP="00E43DAC"/>
  </w:footnote>
  <w:footnote w:type="continuationSeparator" w:id="0">
    <w:p w14:paraId="5DA67347" w14:textId="77777777" w:rsidR="00FC5A22" w:rsidRDefault="00FC5A22" w:rsidP="00E43DAC">
      <w:r>
        <w:continuationSeparator/>
      </w:r>
    </w:p>
    <w:p w14:paraId="55A14DC6" w14:textId="77777777" w:rsidR="00FC5A22" w:rsidRDefault="00FC5A22" w:rsidP="00E43DAC"/>
  </w:footnote>
  <w:footnote w:type="continuationNotice" w:id="1">
    <w:p w14:paraId="0D8B80BC" w14:textId="77777777" w:rsidR="00FC5A22" w:rsidRDefault="00FC5A22">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A7A15" w14:textId="77777777" w:rsidR="000E0D72" w:rsidRDefault="000E0D72" w:rsidP="000E0D72">
    <w:pPr>
      <w:pStyle w:val="Kopfzeile"/>
      <w:rPr>
        <w:noProof/>
      </w:rPr>
    </w:pPr>
  </w:p>
  <w:p w14:paraId="0E3A615B" w14:textId="77777777" w:rsidR="000E0D72" w:rsidRDefault="000E0D72" w:rsidP="000E0D72">
    <w:pPr>
      <w:tabs>
        <w:tab w:val="right" w:pos="9356"/>
      </w:tabs>
      <w:rPr>
        <w:rFonts w:cs="Arial"/>
      </w:rPr>
    </w:pPr>
    <w:r>
      <w:rPr>
        <w:noProof/>
      </w:rPr>
      <w:drawing>
        <wp:anchor distT="0" distB="0" distL="114300" distR="114300" simplePos="0" relativeHeight="251658241" behindDoc="0" locked="0" layoutInCell="1" allowOverlap="1" wp14:anchorId="70B59ED9" wp14:editId="029BCCEB">
          <wp:simplePos x="0" y="0"/>
          <wp:positionH relativeFrom="column">
            <wp:posOffset>4147820</wp:posOffset>
          </wp:positionH>
          <wp:positionV relativeFrom="paragraph">
            <wp:posOffset>3810</wp:posOffset>
          </wp:positionV>
          <wp:extent cx="1970680" cy="600610"/>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üschlikon_Logo.png"/>
                  <pic:cNvPicPr/>
                </pic:nvPicPr>
                <pic:blipFill rotWithShape="1">
                  <a:blip r:embed="rId1">
                    <a:extLst>
                      <a:ext uri="{28A0092B-C50C-407E-A947-70E740481C1C}">
                        <a14:useLocalDpi xmlns:a14="http://schemas.microsoft.com/office/drawing/2010/main" val="0"/>
                      </a:ext>
                    </a:extLst>
                  </a:blip>
                  <a:srcRect l="10583" t="24338" r="10785" b="22363"/>
                  <a:stretch/>
                </pic:blipFill>
                <pic:spPr bwMode="auto">
                  <a:xfrm>
                    <a:off x="0" y="0"/>
                    <a:ext cx="1970680" cy="600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Arial"/>
      </w:rPr>
      <w:t>Gemeinde Rüschlikon</w:t>
    </w:r>
    <w:r>
      <w:rPr>
        <w:rFonts w:cs="Arial"/>
      </w:rPr>
      <w:br/>
    </w:r>
    <w:r w:rsidRPr="00955340">
      <w:rPr>
        <w:rFonts w:cs="Arial"/>
      </w:rPr>
      <w:t>Abteilung Tiefbau/Werke</w:t>
    </w:r>
    <w:r>
      <w:rPr>
        <w:rFonts w:cs="Arial"/>
      </w:rPr>
      <w:br/>
    </w:r>
    <w:r w:rsidRPr="00955340">
      <w:rPr>
        <w:rFonts w:cs="Arial"/>
      </w:rPr>
      <w:t>Pilgerweg 29</w:t>
    </w:r>
    <w:r>
      <w:rPr>
        <w:rFonts w:cs="Arial"/>
      </w:rPr>
      <w:br/>
    </w:r>
    <w:r w:rsidRPr="00955340">
      <w:rPr>
        <w:rFonts w:cs="Arial"/>
      </w:rPr>
      <w:t>8803 Rüschlikon</w:t>
    </w:r>
  </w:p>
  <w:p w14:paraId="09EF008A" w14:textId="77777777" w:rsidR="000E0D72" w:rsidRPr="000E0D72" w:rsidRDefault="000E0D72">
    <w:pPr>
      <w:pStyle w:val="Kopfzeile"/>
      <w:rPr>
        <w:lang w:val="de-C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13465" w14:textId="25B7FEC2" w:rsidR="00590B00" w:rsidRDefault="00590B00">
    <w:pPr>
      <w:pStyle w:val="Kopfzeile"/>
    </w:pPr>
    <w:r>
      <w:rPr>
        <w:noProof/>
      </w:rPr>
      <w:drawing>
        <wp:anchor distT="0" distB="0" distL="114300" distR="114300" simplePos="0" relativeHeight="251658240" behindDoc="0" locked="0" layoutInCell="1" allowOverlap="1" wp14:anchorId="1EB52B20" wp14:editId="452E645F">
          <wp:simplePos x="0" y="0"/>
          <wp:positionH relativeFrom="page">
            <wp:posOffset>5621274</wp:posOffset>
          </wp:positionH>
          <wp:positionV relativeFrom="page">
            <wp:posOffset>409651</wp:posOffset>
          </wp:positionV>
          <wp:extent cx="1186815" cy="359410"/>
          <wp:effectExtent l="0" t="0" r="0" b="2540"/>
          <wp:wrapNone/>
          <wp:docPr id="21" name="Grafik 21" descr="DS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scr="DS_Logo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6815" cy="35941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0792B9E4"/>
    <w:lvl w:ilvl="0">
      <w:start w:val="1"/>
      <w:numFmt w:val="bullet"/>
      <w:pStyle w:val="Aufzhlungszeichen3"/>
      <w:lvlText w:val=""/>
      <w:lvlJc w:val="left"/>
      <w:pPr>
        <w:tabs>
          <w:tab w:val="num" w:pos="926"/>
        </w:tabs>
        <w:ind w:left="926" w:hanging="360"/>
      </w:pPr>
      <w:rPr>
        <w:rFonts w:ascii="Symbol" w:hAnsi="Symbol" w:hint="default"/>
      </w:rPr>
    </w:lvl>
  </w:abstractNum>
  <w:abstractNum w:abstractNumId="1" w15:restartNumberingAfterBreak="0">
    <w:nsid w:val="012C3379"/>
    <w:multiLevelType w:val="hybridMultilevel"/>
    <w:tmpl w:val="BFC6A5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C887783"/>
    <w:multiLevelType w:val="hybridMultilevel"/>
    <w:tmpl w:val="60588208"/>
    <w:lvl w:ilvl="0" w:tplc="04070001">
      <w:start w:val="1"/>
      <w:numFmt w:val="bullet"/>
      <w:lvlText w:val=""/>
      <w:lvlJc w:val="left"/>
      <w:pPr>
        <w:ind w:left="1713" w:hanging="360"/>
      </w:pPr>
      <w:rPr>
        <w:rFonts w:ascii="Symbol" w:hAnsi="Symbol" w:hint="default"/>
      </w:rPr>
    </w:lvl>
    <w:lvl w:ilvl="1" w:tplc="04070003" w:tentative="1">
      <w:start w:val="1"/>
      <w:numFmt w:val="bullet"/>
      <w:lvlText w:val="o"/>
      <w:lvlJc w:val="left"/>
      <w:pPr>
        <w:ind w:left="2433" w:hanging="360"/>
      </w:pPr>
      <w:rPr>
        <w:rFonts w:ascii="Courier New" w:hAnsi="Courier New" w:cs="Courier New" w:hint="default"/>
      </w:rPr>
    </w:lvl>
    <w:lvl w:ilvl="2" w:tplc="04070005" w:tentative="1">
      <w:start w:val="1"/>
      <w:numFmt w:val="bullet"/>
      <w:lvlText w:val=""/>
      <w:lvlJc w:val="left"/>
      <w:pPr>
        <w:ind w:left="3153" w:hanging="360"/>
      </w:pPr>
      <w:rPr>
        <w:rFonts w:ascii="Wingdings" w:hAnsi="Wingdings" w:hint="default"/>
      </w:rPr>
    </w:lvl>
    <w:lvl w:ilvl="3" w:tplc="04070001" w:tentative="1">
      <w:start w:val="1"/>
      <w:numFmt w:val="bullet"/>
      <w:lvlText w:val=""/>
      <w:lvlJc w:val="left"/>
      <w:pPr>
        <w:ind w:left="3873" w:hanging="360"/>
      </w:pPr>
      <w:rPr>
        <w:rFonts w:ascii="Symbol" w:hAnsi="Symbol" w:hint="default"/>
      </w:rPr>
    </w:lvl>
    <w:lvl w:ilvl="4" w:tplc="04070003" w:tentative="1">
      <w:start w:val="1"/>
      <w:numFmt w:val="bullet"/>
      <w:lvlText w:val="o"/>
      <w:lvlJc w:val="left"/>
      <w:pPr>
        <w:ind w:left="4593" w:hanging="360"/>
      </w:pPr>
      <w:rPr>
        <w:rFonts w:ascii="Courier New" w:hAnsi="Courier New" w:cs="Courier New" w:hint="default"/>
      </w:rPr>
    </w:lvl>
    <w:lvl w:ilvl="5" w:tplc="04070005" w:tentative="1">
      <w:start w:val="1"/>
      <w:numFmt w:val="bullet"/>
      <w:lvlText w:val=""/>
      <w:lvlJc w:val="left"/>
      <w:pPr>
        <w:ind w:left="5313" w:hanging="360"/>
      </w:pPr>
      <w:rPr>
        <w:rFonts w:ascii="Wingdings" w:hAnsi="Wingdings" w:hint="default"/>
      </w:rPr>
    </w:lvl>
    <w:lvl w:ilvl="6" w:tplc="04070001" w:tentative="1">
      <w:start w:val="1"/>
      <w:numFmt w:val="bullet"/>
      <w:lvlText w:val=""/>
      <w:lvlJc w:val="left"/>
      <w:pPr>
        <w:ind w:left="6033" w:hanging="360"/>
      </w:pPr>
      <w:rPr>
        <w:rFonts w:ascii="Symbol" w:hAnsi="Symbol" w:hint="default"/>
      </w:rPr>
    </w:lvl>
    <w:lvl w:ilvl="7" w:tplc="04070003" w:tentative="1">
      <w:start w:val="1"/>
      <w:numFmt w:val="bullet"/>
      <w:lvlText w:val="o"/>
      <w:lvlJc w:val="left"/>
      <w:pPr>
        <w:ind w:left="6753" w:hanging="360"/>
      </w:pPr>
      <w:rPr>
        <w:rFonts w:ascii="Courier New" w:hAnsi="Courier New" w:cs="Courier New" w:hint="default"/>
      </w:rPr>
    </w:lvl>
    <w:lvl w:ilvl="8" w:tplc="04070005" w:tentative="1">
      <w:start w:val="1"/>
      <w:numFmt w:val="bullet"/>
      <w:lvlText w:val=""/>
      <w:lvlJc w:val="left"/>
      <w:pPr>
        <w:ind w:left="7473" w:hanging="360"/>
      </w:pPr>
      <w:rPr>
        <w:rFonts w:ascii="Wingdings" w:hAnsi="Wingdings" w:hint="default"/>
      </w:rPr>
    </w:lvl>
  </w:abstractNum>
  <w:abstractNum w:abstractNumId="3" w15:restartNumberingAfterBreak="0">
    <w:nsid w:val="0D692601"/>
    <w:multiLevelType w:val="singleLevel"/>
    <w:tmpl w:val="0407000F"/>
    <w:lvl w:ilvl="0">
      <w:start w:val="1"/>
      <w:numFmt w:val="decimal"/>
      <w:lvlText w:val="%1."/>
      <w:lvlJc w:val="left"/>
      <w:pPr>
        <w:tabs>
          <w:tab w:val="num" w:pos="360"/>
        </w:tabs>
        <w:ind w:left="360" w:hanging="360"/>
      </w:pPr>
      <w:rPr>
        <w:rFonts w:hint="default"/>
      </w:rPr>
    </w:lvl>
  </w:abstractNum>
  <w:abstractNum w:abstractNumId="4" w15:restartNumberingAfterBreak="0">
    <w:nsid w:val="0E9D5935"/>
    <w:multiLevelType w:val="singleLevel"/>
    <w:tmpl w:val="11B0CC46"/>
    <w:lvl w:ilvl="0">
      <w:start w:val="20"/>
      <w:numFmt w:val="decimal"/>
      <w:lvlText w:val="%1."/>
      <w:lvlJc w:val="left"/>
      <w:pPr>
        <w:tabs>
          <w:tab w:val="num" w:pos="360"/>
        </w:tabs>
        <w:ind w:left="360" w:hanging="360"/>
      </w:pPr>
    </w:lvl>
  </w:abstractNum>
  <w:abstractNum w:abstractNumId="5" w15:restartNumberingAfterBreak="0">
    <w:nsid w:val="116E4B3F"/>
    <w:multiLevelType w:val="singleLevel"/>
    <w:tmpl w:val="C77EB598"/>
    <w:lvl w:ilvl="0">
      <w:start w:val="1"/>
      <w:numFmt w:val="decimal"/>
      <w:lvlText w:val="%1."/>
      <w:lvlJc w:val="left"/>
      <w:pPr>
        <w:tabs>
          <w:tab w:val="num" w:pos="420"/>
        </w:tabs>
        <w:ind w:left="420" w:hanging="420"/>
      </w:pPr>
      <w:rPr>
        <w:rFonts w:hint="default"/>
      </w:rPr>
    </w:lvl>
  </w:abstractNum>
  <w:abstractNum w:abstractNumId="6" w15:restartNumberingAfterBreak="0">
    <w:nsid w:val="16C4143D"/>
    <w:multiLevelType w:val="hybridMultilevel"/>
    <w:tmpl w:val="30C435A0"/>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7" w15:restartNumberingAfterBreak="0">
    <w:nsid w:val="1CA33EFF"/>
    <w:multiLevelType w:val="hybridMultilevel"/>
    <w:tmpl w:val="1FF09886"/>
    <w:lvl w:ilvl="0" w:tplc="9A0E942E">
      <w:numFmt w:val="bullet"/>
      <w:lvlText w:val="-"/>
      <w:lvlJc w:val="left"/>
      <w:pPr>
        <w:ind w:left="1211" w:hanging="360"/>
      </w:pPr>
      <w:rPr>
        <w:rFonts w:ascii="Arial" w:eastAsia="Times New Roman" w:hAnsi="Arial" w:cs="Aria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8" w15:restartNumberingAfterBreak="0">
    <w:nsid w:val="238C6CF3"/>
    <w:multiLevelType w:val="hybridMultilevel"/>
    <w:tmpl w:val="0B46C99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9C65082"/>
    <w:multiLevelType w:val="hybridMultilevel"/>
    <w:tmpl w:val="9E6C0D9E"/>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10" w15:restartNumberingAfterBreak="0">
    <w:nsid w:val="2FE80734"/>
    <w:multiLevelType w:val="singleLevel"/>
    <w:tmpl w:val="0F826EA0"/>
    <w:lvl w:ilvl="0">
      <w:start w:val="16"/>
      <w:numFmt w:val="bullet"/>
      <w:lvlText w:val="-"/>
      <w:lvlJc w:val="left"/>
      <w:pPr>
        <w:tabs>
          <w:tab w:val="num" w:pos="4875"/>
        </w:tabs>
        <w:ind w:left="4875" w:hanging="4875"/>
      </w:pPr>
      <w:rPr>
        <w:rFonts w:ascii="Times New Roman" w:hAnsi="Times New Roman" w:hint="default"/>
      </w:rPr>
    </w:lvl>
  </w:abstractNum>
  <w:abstractNum w:abstractNumId="11" w15:restartNumberingAfterBreak="0">
    <w:nsid w:val="31A372CB"/>
    <w:multiLevelType w:val="hybridMultilevel"/>
    <w:tmpl w:val="5CE06F64"/>
    <w:lvl w:ilvl="0" w:tplc="C2220DB0">
      <w:start w:val="8003"/>
      <w:numFmt w:val="bullet"/>
      <w:lvlText w:val="-"/>
      <w:lvlJc w:val="left"/>
      <w:pPr>
        <w:ind w:left="786" w:hanging="360"/>
      </w:pPr>
      <w:rPr>
        <w:rFonts w:ascii="Arial" w:eastAsia="Times New Roman" w:hAnsi="Arial" w:cs="Aria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12" w15:restartNumberingAfterBreak="0">
    <w:nsid w:val="32E37442"/>
    <w:multiLevelType w:val="hybridMultilevel"/>
    <w:tmpl w:val="2A60EC88"/>
    <w:lvl w:ilvl="0" w:tplc="C66E0EF4">
      <w:start w:val="29"/>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3BD9421E"/>
    <w:multiLevelType w:val="hybridMultilevel"/>
    <w:tmpl w:val="504AA092"/>
    <w:lvl w:ilvl="0" w:tplc="B82A944A">
      <w:start w:val="3"/>
      <w:numFmt w:val="bullet"/>
      <w:lvlText w:val="-"/>
      <w:lvlJc w:val="left"/>
      <w:pPr>
        <w:ind w:left="1778" w:hanging="360"/>
      </w:pPr>
      <w:rPr>
        <w:rFonts w:ascii="Arial" w:eastAsia="Times New Roman" w:hAnsi="Arial" w:cs="Arial"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4" w15:restartNumberingAfterBreak="0">
    <w:nsid w:val="3EB61163"/>
    <w:multiLevelType w:val="hybridMultilevel"/>
    <w:tmpl w:val="8A381FEA"/>
    <w:lvl w:ilvl="0" w:tplc="04070003">
      <w:start w:val="1"/>
      <w:numFmt w:val="bullet"/>
      <w:lvlText w:val="o"/>
      <w:lvlJc w:val="left"/>
      <w:pPr>
        <w:ind w:left="927" w:hanging="360"/>
      </w:pPr>
      <w:rPr>
        <w:rFonts w:ascii="Courier New" w:hAnsi="Courier New" w:cs="Courier New" w:hint="default"/>
      </w:rPr>
    </w:lvl>
    <w:lvl w:ilvl="1" w:tplc="04070005">
      <w:start w:val="1"/>
      <w:numFmt w:val="bullet"/>
      <w:lvlText w:val=""/>
      <w:lvlJc w:val="left"/>
      <w:pPr>
        <w:ind w:left="1647" w:hanging="360"/>
      </w:pPr>
      <w:rPr>
        <w:rFonts w:ascii="Wingdings" w:hAnsi="Wingdings" w:hint="default"/>
      </w:rPr>
    </w:lvl>
    <w:lvl w:ilvl="2" w:tplc="5B6C971A">
      <w:numFmt w:val="bullet"/>
      <w:lvlText w:val=""/>
      <w:lvlJc w:val="left"/>
      <w:pPr>
        <w:ind w:left="2367" w:hanging="360"/>
      </w:pPr>
      <w:rPr>
        <w:rFonts w:ascii="Wingdings" w:eastAsia="Times New Roman" w:hAnsi="Wingdings" w:cs="Times New Roman" w:hint="default"/>
      </w:rPr>
    </w:lvl>
    <w:lvl w:ilvl="3" w:tplc="41AA6C6C">
      <w:start w:val="15"/>
      <w:numFmt w:val="bullet"/>
      <w:lvlText w:val="-"/>
      <w:lvlJc w:val="left"/>
      <w:pPr>
        <w:ind w:left="3087" w:hanging="360"/>
      </w:pPr>
      <w:rPr>
        <w:rFonts w:ascii="Arial" w:eastAsia="Times New Roman" w:hAnsi="Arial" w:cs="Aria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43567EB"/>
    <w:multiLevelType w:val="hybridMultilevel"/>
    <w:tmpl w:val="66B47068"/>
    <w:lvl w:ilvl="0" w:tplc="04070001">
      <w:start w:val="1"/>
      <w:numFmt w:val="bullet"/>
      <w:lvlText w:val=""/>
      <w:lvlJc w:val="left"/>
      <w:pPr>
        <w:ind w:left="720" w:hanging="360"/>
      </w:pPr>
      <w:rPr>
        <w:rFonts w:ascii="Symbol" w:hAnsi="Symbol" w:hint="default"/>
      </w:rPr>
    </w:lvl>
    <w:lvl w:ilvl="1" w:tplc="CFB6FF0A">
      <w:numFmt w:val="bullet"/>
      <w:lvlText w:val="-"/>
      <w:lvlJc w:val="left"/>
      <w:pPr>
        <w:ind w:left="1440" w:hanging="360"/>
      </w:pPr>
      <w:rPr>
        <w:rFonts w:ascii="Arial" w:eastAsia="Times New Roman" w:hAnsi="Arial" w:cs="Aria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51210D2"/>
    <w:multiLevelType w:val="hybridMultilevel"/>
    <w:tmpl w:val="CAE402C8"/>
    <w:lvl w:ilvl="0" w:tplc="25C4574A">
      <w:start w:val="3"/>
      <w:numFmt w:val="bullet"/>
      <w:pStyle w:val="Aufzhlung"/>
      <w:lvlText w:val="-"/>
      <w:lvlJc w:val="left"/>
      <w:pPr>
        <w:ind w:left="1287" w:hanging="360"/>
      </w:pPr>
      <w:rPr>
        <w:rFonts w:ascii="Arial" w:eastAsia="Times New Roman" w:hAnsi="Arial" w:cs="Arial" w:hint="default"/>
      </w:rPr>
    </w:lvl>
    <w:lvl w:ilvl="1" w:tplc="04070003">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1492914"/>
    <w:multiLevelType w:val="multilevel"/>
    <w:tmpl w:val="A4AE4562"/>
    <w:lvl w:ilvl="0">
      <w:start w:val="1"/>
      <w:numFmt w:val="decimal"/>
      <w:pStyle w:val="1"/>
      <w:lvlText w:val="%1."/>
      <w:lvlJc w:val="left"/>
      <w:pPr>
        <w:ind w:left="360" w:hanging="360"/>
      </w:pPr>
      <w:rPr>
        <w:rFonts w:hint="default"/>
      </w:r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1BD0039"/>
    <w:multiLevelType w:val="hybridMultilevel"/>
    <w:tmpl w:val="BD3C57C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495274F"/>
    <w:multiLevelType w:val="hybridMultilevel"/>
    <w:tmpl w:val="DA44DE14"/>
    <w:lvl w:ilvl="0" w:tplc="04070003">
      <w:start w:val="1"/>
      <w:numFmt w:val="bullet"/>
      <w:lvlText w:val="o"/>
      <w:lvlJc w:val="left"/>
      <w:pPr>
        <w:ind w:left="927" w:hanging="360"/>
      </w:pPr>
      <w:rPr>
        <w:rFonts w:ascii="Courier New" w:hAnsi="Courier New" w:cs="Courier New" w:hint="default"/>
      </w:rPr>
    </w:lvl>
    <w:lvl w:ilvl="1" w:tplc="04070003">
      <w:start w:val="1"/>
      <w:numFmt w:val="bullet"/>
      <w:lvlText w:val="o"/>
      <w:lvlJc w:val="left"/>
      <w:pPr>
        <w:ind w:left="1647" w:hanging="360"/>
      </w:pPr>
      <w:rPr>
        <w:rFonts w:ascii="Courier New" w:hAnsi="Courier New" w:cs="Courier New" w:hint="default"/>
      </w:rPr>
    </w:lvl>
    <w:lvl w:ilvl="2" w:tplc="5B6C971A">
      <w:numFmt w:val="bullet"/>
      <w:lvlText w:val=""/>
      <w:lvlJc w:val="left"/>
      <w:pPr>
        <w:ind w:left="2367" w:hanging="360"/>
      </w:pPr>
      <w:rPr>
        <w:rFonts w:ascii="Wingdings" w:eastAsia="Times New Roman" w:hAnsi="Wingdings" w:cs="Times New Roman" w:hint="default"/>
      </w:rPr>
    </w:lvl>
    <w:lvl w:ilvl="3" w:tplc="41AA6C6C">
      <w:start w:val="15"/>
      <w:numFmt w:val="bullet"/>
      <w:lvlText w:val="-"/>
      <w:lvlJc w:val="left"/>
      <w:pPr>
        <w:ind w:left="3087" w:hanging="360"/>
      </w:pPr>
      <w:rPr>
        <w:rFonts w:ascii="Arial" w:eastAsia="Times New Roman" w:hAnsi="Arial" w:cs="Aria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7552565"/>
    <w:multiLevelType w:val="hybridMultilevel"/>
    <w:tmpl w:val="BD40C8D2"/>
    <w:lvl w:ilvl="0" w:tplc="9A0E942E">
      <w:numFmt w:val="bullet"/>
      <w:lvlText w:val="-"/>
      <w:lvlJc w:val="left"/>
      <w:pPr>
        <w:ind w:left="1920" w:hanging="360"/>
      </w:pPr>
      <w:rPr>
        <w:rFonts w:ascii="Arial" w:eastAsia="Times New Roman" w:hAnsi="Arial" w:cs="Aria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21" w15:restartNumberingAfterBreak="0">
    <w:nsid w:val="5FAD3DE8"/>
    <w:multiLevelType w:val="hybridMultilevel"/>
    <w:tmpl w:val="3E76A126"/>
    <w:lvl w:ilvl="0" w:tplc="04070001">
      <w:start w:val="1"/>
      <w:numFmt w:val="bullet"/>
      <w:lvlText w:val=""/>
      <w:lvlJc w:val="left"/>
      <w:pPr>
        <w:ind w:left="1146" w:hanging="360"/>
      </w:pPr>
      <w:rPr>
        <w:rFonts w:ascii="Symbol" w:hAnsi="Symbol" w:hint="default"/>
      </w:rPr>
    </w:lvl>
    <w:lvl w:ilvl="1" w:tplc="BB8A472E">
      <w:numFmt w:val="bullet"/>
      <w:lvlText w:val="-"/>
      <w:lvlJc w:val="left"/>
      <w:pPr>
        <w:ind w:left="1866" w:hanging="360"/>
      </w:pPr>
      <w:rPr>
        <w:rFonts w:ascii="Arial" w:eastAsia="Times New Roman" w:hAnsi="Arial" w:cs="Arial"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2" w15:restartNumberingAfterBreak="0">
    <w:nsid w:val="61BF27E4"/>
    <w:multiLevelType w:val="hybridMultilevel"/>
    <w:tmpl w:val="2BE2DF44"/>
    <w:lvl w:ilvl="0" w:tplc="B82A944A">
      <w:start w:val="3"/>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35E5C8F"/>
    <w:multiLevelType w:val="hybridMultilevel"/>
    <w:tmpl w:val="45D0A6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59F454E"/>
    <w:multiLevelType w:val="singleLevel"/>
    <w:tmpl w:val="0407000F"/>
    <w:lvl w:ilvl="0">
      <w:start w:val="11"/>
      <w:numFmt w:val="decimal"/>
      <w:lvlText w:val="%1."/>
      <w:lvlJc w:val="left"/>
      <w:pPr>
        <w:tabs>
          <w:tab w:val="num" w:pos="360"/>
        </w:tabs>
        <w:ind w:left="360" w:hanging="360"/>
      </w:pPr>
      <w:rPr>
        <w:rFonts w:hint="default"/>
      </w:rPr>
    </w:lvl>
  </w:abstractNum>
  <w:abstractNum w:abstractNumId="25" w15:restartNumberingAfterBreak="0">
    <w:nsid w:val="65B112AC"/>
    <w:multiLevelType w:val="hybridMultilevel"/>
    <w:tmpl w:val="E6888432"/>
    <w:lvl w:ilvl="0" w:tplc="048CD658">
      <w:start w:val="1"/>
      <w:numFmt w:val="decimal"/>
      <w:pStyle w:val="AufzhlungNummerierung"/>
      <w:lvlText w:val="%1."/>
      <w:lvlJc w:val="left"/>
      <w:pPr>
        <w:ind w:left="1287" w:hanging="360"/>
      </w:pPr>
      <w:rPr>
        <w:rFonts w:hint="default"/>
      </w:rPr>
    </w:lvl>
    <w:lvl w:ilvl="1" w:tplc="04070003">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7C1B633A"/>
    <w:multiLevelType w:val="hybridMultilevel"/>
    <w:tmpl w:val="C93462A0"/>
    <w:lvl w:ilvl="0" w:tplc="04070001">
      <w:start w:val="1"/>
      <w:numFmt w:val="bullet"/>
      <w:lvlText w:val=""/>
      <w:lvlJc w:val="left"/>
      <w:pPr>
        <w:ind w:left="2135" w:hanging="360"/>
      </w:pPr>
      <w:rPr>
        <w:rFonts w:ascii="Symbol" w:hAnsi="Symbol" w:hint="default"/>
      </w:rPr>
    </w:lvl>
    <w:lvl w:ilvl="1" w:tplc="04070003" w:tentative="1">
      <w:start w:val="1"/>
      <w:numFmt w:val="bullet"/>
      <w:lvlText w:val="o"/>
      <w:lvlJc w:val="left"/>
      <w:pPr>
        <w:ind w:left="2855" w:hanging="360"/>
      </w:pPr>
      <w:rPr>
        <w:rFonts w:ascii="Courier New" w:hAnsi="Courier New" w:cs="Courier New" w:hint="default"/>
      </w:rPr>
    </w:lvl>
    <w:lvl w:ilvl="2" w:tplc="04070005" w:tentative="1">
      <w:start w:val="1"/>
      <w:numFmt w:val="bullet"/>
      <w:lvlText w:val=""/>
      <w:lvlJc w:val="left"/>
      <w:pPr>
        <w:ind w:left="3575" w:hanging="360"/>
      </w:pPr>
      <w:rPr>
        <w:rFonts w:ascii="Wingdings" w:hAnsi="Wingdings" w:hint="default"/>
      </w:rPr>
    </w:lvl>
    <w:lvl w:ilvl="3" w:tplc="04070001" w:tentative="1">
      <w:start w:val="1"/>
      <w:numFmt w:val="bullet"/>
      <w:lvlText w:val=""/>
      <w:lvlJc w:val="left"/>
      <w:pPr>
        <w:ind w:left="4295" w:hanging="360"/>
      </w:pPr>
      <w:rPr>
        <w:rFonts w:ascii="Symbol" w:hAnsi="Symbol" w:hint="default"/>
      </w:rPr>
    </w:lvl>
    <w:lvl w:ilvl="4" w:tplc="04070003" w:tentative="1">
      <w:start w:val="1"/>
      <w:numFmt w:val="bullet"/>
      <w:lvlText w:val="o"/>
      <w:lvlJc w:val="left"/>
      <w:pPr>
        <w:ind w:left="5015" w:hanging="360"/>
      </w:pPr>
      <w:rPr>
        <w:rFonts w:ascii="Courier New" w:hAnsi="Courier New" w:cs="Courier New" w:hint="default"/>
      </w:rPr>
    </w:lvl>
    <w:lvl w:ilvl="5" w:tplc="04070005" w:tentative="1">
      <w:start w:val="1"/>
      <w:numFmt w:val="bullet"/>
      <w:lvlText w:val=""/>
      <w:lvlJc w:val="left"/>
      <w:pPr>
        <w:ind w:left="5735" w:hanging="360"/>
      </w:pPr>
      <w:rPr>
        <w:rFonts w:ascii="Wingdings" w:hAnsi="Wingdings" w:hint="default"/>
      </w:rPr>
    </w:lvl>
    <w:lvl w:ilvl="6" w:tplc="04070001" w:tentative="1">
      <w:start w:val="1"/>
      <w:numFmt w:val="bullet"/>
      <w:lvlText w:val=""/>
      <w:lvlJc w:val="left"/>
      <w:pPr>
        <w:ind w:left="6455" w:hanging="360"/>
      </w:pPr>
      <w:rPr>
        <w:rFonts w:ascii="Symbol" w:hAnsi="Symbol" w:hint="default"/>
      </w:rPr>
    </w:lvl>
    <w:lvl w:ilvl="7" w:tplc="04070003" w:tentative="1">
      <w:start w:val="1"/>
      <w:numFmt w:val="bullet"/>
      <w:lvlText w:val="o"/>
      <w:lvlJc w:val="left"/>
      <w:pPr>
        <w:ind w:left="7175" w:hanging="360"/>
      </w:pPr>
      <w:rPr>
        <w:rFonts w:ascii="Courier New" w:hAnsi="Courier New" w:cs="Courier New" w:hint="default"/>
      </w:rPr>
    </w:lvl>
    <w:lvl w:ilvl="8" w:tplc="04070005" w:tentative="1">
      <w:start w:val="1"/>
      <w:numFmt w:val="bullet"/>
      <w:lvlText w:val=""/>
      <w:lvlJc w:val="left"/>
      <w:pPr>
        <w:ind w:left="7895" w:hanging="360"/>
      </w:pPr>
      <w:rPr>
        <w:rFonts w:ascii="Wingdings" w:hAnsi="Wingdings" w:hint="default"/>
      </w:rPr>
    </w:lvl>
  </w:abstractNum>
  <w:num w:numId="1">
    <w:abstractNumId w:val="24"/>
  </w:num>
  <w:num w:numId="2">
    <w:abstractNumId w:val="5"/>
  </w:num>
  <w:num w:numId="3">
    <w:abstractNumId w:val="3"/>
  </w:num>
  <w:num w:numId="4">
    <w:abstractNumId w:val="10"/>
  </w:num>
  <w:num w:numId="5">
    <w:abstractNumId w:val="4"/>
  </w:num>
  <w:num w:numId="6">
    <w:abstractNumId w:val="12"/>
  </w:num>
  <w:num w:numId="7">
    <w:abstractNumId w:val="18"/>
  </w:num>
  <w:num w:numId="8">
    <w:abstractNumId w:val="13"/>
  </w:num>
  <w:num w:numId="9">
    <w:abstractNumId w:val="6"/>
  </w:num>
  <w:num w:numId="10">
    <w:abstractNumId w:val="7"/>
  </w:num>
  <w:num w:numId="11">
    <w:abstractNumId w:val="20"/>
  </w:num>
  <w:num w:numId="12">
    <w:abstractNumId w:val="15"/>
  </w:num>
  <w:num w:numId="13">
    <w:abstractNumId w:val="8"/>
  </w:num>
  <w:num w:numId="14">
    <w:abstractNumId w:val="26"/>
  </w:num>
  <w:num w:numId="15">
    <w:abstractNumId w:val="0"/>
  </w:num>
  <w:num w:numId="16">
    <w:abstractNumId w:val="19"/>
  </w:num>
  <w:num w:numId="17">
    <w:abstractNumId w:val="14"/>
  </w:num>
  <w:num w:numId="18">
    <w:abstractNumId w:val="23"/>
  </w:num>
  <w:num w:numId="19">
    <w:abstractNumId w:val="17"/>
  </w:num>
  <w:num w:numId="20">
    <w:abstractNumId w:val="2"/>
  </w:num>
  <w:num w:numId="21">
    <w:abstractNumId w:val="9"/>
  </w:num>
  <w:num w:numId="22">
    <w:abstractNumId w:val="1"/>
  </w:num>
  <w:num w:numId="23">
    <w:abstractNumId w:val="11"/>
  </w:num>
  <w:num w:numId="24">
    <w:abstractNumId w:val="21"/>
  </w:num>
  <w:num w:numId="25">
    <w:abstractNumId w:val="22"/>
  </w:num>
  <w:num w:numId="26">
    <w:abstractNumId w:val="16"/>
  </w:num>
  <w:num w:numId="27">
    <w:abstractNumId w:val="17"/>
  </w:num>
  <w:num w:numId="28">
    <w:abstractNumId w:val="17"/>
  </w:num>
  <w:num w:numId="29">
    <w:abstractNumId w:val="17"/>
  </w:num>
  <w:num w:numId="30">
    <w:abstractNumId w:val="17"/>
  </w:num>
  <w:num w:numId="31">
    <w:abstractNumId w:val="25"/>
  </w:num>
  <w:num w:numId="32">
    <w:abstractNumId w:val="17"/>
  </w:num>
  <w:num w:numId="33">
    <w:abstractNumId w:val="17"/>
  </w:num>
  <w:num w:numId="34">
    <w:abstractNumId w:val="17"/>
  </w:num>
  <w:num w:numId="35">
    <w:abstractNumId w:val="17"/>
  </w:num>
  <w:num w:numId="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formsDesig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0B1634"/>
    <w:rsid w:val="00001EE4"/>
    <w:rsid w:val="000054AA"/>
    <w:rsid w:val="00006BCC"/>
    <w:rsid w:val="000110C0"/>
    <w:rsid w:val="00014750"/>
    <w:rsid w:val="0001522E"/>
    <w:rsid w:val="00020E12"/>
    <w:rsid w:val="00023C5C"/>
    <w:rsid w:val="000304D3"/>
    <w:rsid w:val="00034587"/>
    <w:rsid w:val="000423DC"/>
    <w:rsid w:val="00042477"/>
    <w:rsid w:val="00043113"/>
    <w:rsid w:val="00043F9F"/>
    <w:rsid w:val="00044CD2"/>
    <w:rsid w:val="000457D5"/>
    <w:rsid w:val="000625CF"/>
    <w:rsid w:val="00062C0C"/>
    <w:rsid w:val="000634D5"/>
    <w:rsid w:val="00063A98"/>
    <w:rsid w:val="00074657"/>
    <w:rsid w:val="000853AA"/>
    <w:rsid w:val="00087576"/>
    <w:rsid w:val="000911A6"/>
    <w:rsid w:val="0009366F"/>
    <w:rsid w:val="00096DC8"/>
    <w:rsid w:val="000A0C60"/>
    <w:rsid w:val="000A11CC"/>
    <w:rsid w:val="000A1786"/>
    <w:rsid w:val="000A239F"/>
    <w:rsid w:val="000A5FFA"/>
    <w:rsid w:val="000A6747"/>
    <w:rsid w:val="000A6ABD"/>
    <w:rsid w:val="000A7841"/>
    <w:rsid w:val="000A7B8F"/>
    <w:rsid w:val="000B06FA"/>
    <w:rsid w:val="000B1634"/>
    <w:rsid w:val="000B708D"/>
    <w:rsid w:val="000C2590"/>
    <w:rsid w:val="000C61F6"/>
    <w:rsid w:val="000C6AEE"/>
    <w:rsid w:val="000D4A33"/>
    <w:rsid w:val="000D78A4"/>
    <w:rsid w:val="000D7C2A"/>
    <w:rsid w:val="000E0D72"/>
    <w:rsid w:val="000E6A07"/>
    <w:rsid w:val="000F2C53"/>
    <w:rsid w:val="000F3D15"/>
    <w:rsid w:val="000F52C0"/>
    <w:rsid w:val="00107AF0"/>
    <w:rsid w:val="00113BC9"/>
    <w:rsid w:val="001166E4"/>
    <w:rsid w:val="001176D2"/>
    <w:rsid w:val="001202DC"/>
    <w:rsid w:val="001263FA"/>
    <w:rsid w:val="00134F19"/>
    <w:rsid w:val="00135C15"/>
    <w:rsid w:val="00136FDA"/>
    <w:rsid w:val="0015134F"/>
    <w:rsid w:val="00151DA2"/>
    <w:rsid w:val="00153C9C"/>
    <w:rsid w:val="00156D3E"/>
    <w:rsid w:val="001601D2"/>
    <w:rsid w:val="001619A0"/>
    <w:rsid w:val="00164027"/>
    <w:rsid w:val="00164E04"/>
    <w:rsid w:val="001663FB"/>
    <w:rsid w:val="0017558C"/>
    <w:rsid w:val="001814CE"/>
    <w:rsid w:val="00184985"/>
    <w:rsid w:val="00187963"/>
    <w:rsid w:val="00192C2E"/>
    <w:rsid w:val="0019424A"/>
    <w:rsid w:val="001A38BC"/>
    <w:rsid w:val="001A4B8C"/>
    <w:rsid w:val="001A5B80"/>
    <w:rsid w:val="001A65BB"/>
    <w:rsid w:val="001B144C"/>
    <w:rsid w:val="001B1676"/>
    <w:rsid w:val="001B6ACB"/>
    <w:rsid w:val="001C0CF4"/>
    <w:rsid w:val="001C2505"/>
    <w:rsid w:val="001C50FB"/>
    <w:rsid w:val="001D0E8D"/>
    <w:rsid w:val="001D1D97"/>
    <w:rsid w:val="001D3096"/>
    <w:rsid w:val="001D418A"/>
    <w:rsid w:val="001E083B"/>
    <w:rsid w:val="001E1801"/>
    <w:rsid w:val="001E22B4"/>
    <w:rsid w:val="001E2640"/>
    <w:rsid w:val="001E2BE0"/>
    <w:rsid w:val="001E6860"/>
    <w:rsid w:val="001F133E"/>
    <w:rsid w:val="001F25ED"/>
    <w:rsid w:val="001F4547"/>
    <w:rsid w:val="00205476"/>
    <w:rsid w:val="002058B3"/>
    <w:rsid w:val="00206560"/>
    <w:rsid w:val="00213F4B"/>
    <w:rsid w:val="00217AEF"/>
    <w:rsid w:val="00217E16"/>
    <w:rsid w:val="00221B80"/>
    <w:rsid w:val="002237D6"/>
    <w:rsid w:val="002302DA"/>
    <w:rsid w:val="002314CB"/>
    <w:rsid w:val="002378A5"/>
    <w:rsid w:val="002407FF"/>
    <w:rsid w:val="00251952"/>
    <w:rsid w:val="00257DFD"/>
    <w:rsid w:val="00263ABC"/>
    <w:rsid w:val="00264531"/>
    <w:rsid w:val="00264659"/>
    <w:rsid w:val="002664A5"/>
    <w:rsid w:val="002706FB"/>
    <w:rsid w:val="00271F12"/>
    <w:rsid w:val="00272272"/>
    <w:rsid w:val="00272E74"/>
    <w:rsid w:val="002732F1"/>
    <w:rsid w:val="002736D0"/>
    <w:rsid w:val="00274BAA"/>
    <w:rsid w:val="00275F2C"/>
    <w:rsid w:val="00277F9C"/>
    <w:rsid w:val="00281CA7"/>
    <w:rsid w:val="00290E4C"/>
    <w:rsid w:val="00292DF0"/>
    <w:rsid w:val="00292E04"/>
    <w:rsid w:val="00296119"/>
    <w:rsid w:val="00297365"/>
    <w:rsid w:val="002A2C36"/>
    <w:rsid w:val="002A3819"/>
    <w:rsid w:val="002A3BE8"/>
    <w:rsid w:val="002A5A1E"/>
    <w:rsid w:val="002B18FD"/>
    <w:rsid w:val="002B1B9B"/>
    <w:rsid w:val="002B3180"/>
    <w:rsid w:val="002D3632"/>
    <w:rsid w:val="002D3B03"/>
    <w:rsid w:val="002D541A"/>
    <w:rsid w:val="002D6256"/>
    <w:rsid w:val="002D6932"/>
    <w:rsid w:val="002D6D7C"/>
    <w:rsid w:val="002E11DA"/>
    <w:rsid w:val="002E227F"/>
    <w:rsid w:val="002E60C3"/>
    <w:rsid w:val="002F080C"/>
    <w:rsid w:val="0030001B"/>
    <w:rsid w:val="00302786"/>
    <w:rsid w:val="00312C68"/>
    <w:rsid w:val="0031307D"/>
    <w:rsid w:val="00313508"/>
    <w:rsid w:val="00317EBF"/>
    <w:rsid w:val="00322A3E"/>
    <w:rsid w:val="00323B8A"/>
    <w:rsid w:val="0033009A"/>
    <w:rsid w:val="00331CDF"/>
    <w:rsid w:val="00332BF2"/>
    <w:rsid w:val="00335B83"/>
    <w:rsid w:val="00340151"/>
    <w:rsid w:val="0034064C"/>
    <w:rsid w:val="00341B3B"/>
    <w:rsid w:val="003432AC"/>
    <w:rsid w:val="00346B73"/>
    <w:rsid w:val="00346CBA"/>
    <w:rsid w:val="00350787"/>
    <w:rsid w:val="00374A9E"/>
    <w:rsid w:val="00377868"/>
    <w:rsid w:val="00377E6C"/>
    <w:rsid w:val="00380895"/>
    <w:rsid w:val="00380FDE"/>
    <w:rsid w:val="00381F68"/>
    <w:rsid w:val="003825E9"/>
    <w:rsid w:val="00392DE6"/>
    <w:rsid w:val="003936CB"/>
    <w:rsid w:val="003947DC"/>
    <w:rsid w:val="003962F8"/>
    <w:rsid w:val="003A2E44"/>
    <w:rsid w:val="003A61AD"/>
    <w:rsid w:val="003B03F6"/>
    <w:rsid w:val="003B04AF"/>
    <w:rsid w:val="003B204E"/>
    <w:rsid w:val="003D3DB8"/>
    <w:rsid w:val="003D4076"/>
    <w:rsid w:val="003E3183"/>
    <w:rsid w:val="003E32F1"/>
    <w:rsid w:val="003E3D72"/>
    <w:rsid w:val="003F0A2A"/>
    <w:rsid w:val="003F5531"/>
    <w:rsid w:val="004015C3"/>
    <w:rsid w:val="00405AC1"/>
    <w:rsid w:val="00406F9C"/>
    <w:rsid w:val="004072F1"/>
    <w:rsid w:val="00411B55"/>
    <w:rsid w:val="00413DC3"/>
    <w:rsid w:val="00416576"/>
    <w:rsid w:val="004166E0"/>
    <w:rsid w:val="0041726B"/>
    <w:rsid w:val="00420290"/>
    <w:rsid w:val="00420426"/>
    <w:rsid w:val="00423802"/>
    <w:rsid w:val="0042798F"/>
    <w:rsid w:val="00441479"/>
    <w:rsid w:val="004459E2"/>
    <w:rsid w:val="00445D28"/>
    <w:rsid w:val="00447E5E"/>
    <w:rsid w:val="004573C1"/>
    <w:rsid w:val="004611AD"/>
    <w:rsid w:val="00461C69"/>
    <w:rsid w:val="00463143"/>
    <w:rsid w:val="0046607E"/>
    <w:rsid w:val="0047483A"/>
    <w:rsid w:val="00480132"/>
    <w:rsid w:val="00487509"/>
    <w:rsid w:val="004920D2"/>
    <w:rsid w:val="004A6437"/>
    <w:rsid w:val="004A7D28"/>
    <w:rsid w:val="004B023D"/>
    <w:rsid w:val="004C1728"/>
    <w:rsid w:val="004D501D"/>
    <w:rsid w:val="004D5BDC"/>
    <w:rsid w:val="004D7C1D"/>
    <w:rsid w:val="004E3315"/>
    <w:rsid w:val="004F04B9"/>
    <w:rsid w:val="004F25DB"/>
    <w:rsid w:val="004F3658"/>
    <w:rsid w:val="005012F0"/>
    <w:rsid w:val="0051274C"/>
    <w:rsid w:val="005148A8"/>
    <w:rsid w:val="005159E7"/>
    <w:rsid w:val="00516002"/>
    <w:rsid w:val="005162E4"/>
    <w:rsid w:val="00524BCD"/>
    <w:rsid w:val="00525B5B"/>
    <w:rsid w:val="00525BFD"/>
    <w:rsid w:val="00534100"/>
    <w:rsid w:val="00541284"/>
    <w:rsid w:val="005444AD"/>
    <w:rsid w:val="00544524"/>
    <w:rsid w:val="00545E74"/>
    <w:rsid w:val="005516BB"/>
    <w:rsid w:val="0055451E"/>
    <w:rsid w:val="00560C4E"/>
    <w:rsid w:val="00561A3A"/>
    <w:rsid w:val="00562135"/>
    <w:rsid w:val="00566D87"/>
    <w:rsid w:val="00573BD9"/>
    <w:rsid w:val="005770E0"/>
    <w:rsid w:val="00580F23"/>
    <w:rsid w:val="005812E7"/>
    <w:rsid w:val="00582149"/>
    <w:rsid w:val="0058285A"/>
    <w:rsid w:val="00582D44"/>
    <w:rsid w:val="005840AC"/>
    <w:rsid w:val="00586F5B"/>
    <w:rsid w:val="00590B00"/>
    <w:rsid w:val="00591393"/>
    <w:rsid w:val="0059162A"/>
    <w:rsid w:val="00593FE0"/>
    <w:rsid w:val="00594117"/>
    <w:rsid w:val="005A04DC"/>
    <w:rsid w:val="005B2B63"/>
    <w:rsid w:val="005B349A"/>
    <w:rsid w:val="005B7219"/>
    <w:rsid w:val="005C13CB"/>
    <w:rsid w:val="005C2AB7"/>
    <w:rsid w:val="005C57F0"/>
    <w:rsid w:val="005C5C60"/>
    <w:rsid w:val="005C615B"/>
    <w:rsid w:val="005C6441"/>
    <w:rsid w:val="005D4ACB"/>
    <w:rsid w:val="005D7132"/>
    <w:rsid w:val="005D735E"/>
    <w:rsid w:val="005E1A19"/>
    <w:rsid w:val="005E760E"/>
    <w:rsid w:val="005F31B7"/>
    <w:rsid w:val="005F7C6A"/>
    <w:rsid w:val="00600048"/>
    <w:rsid w:val="00600DB6"/>
    <w:rsid w:val="00603511"/>
    <w:rsid w:val="00607EE9"/>
    <w:rsid w:val="00610667"/>
    <w:rsid w:val="00611142"/>
    <w:rsid w:val="00613AE8"/>
    <w:rsid w:val="00616B18"/>
    <w:rsid w:val="00625DBD"/>
    <w:rsid w:val="00630EE8"/>
    <w:rsid w:val="006321CF"/>
    <w:rsid w:val="00640650"/>
    <w:rsid w:val="00642AB9"/>
    <w:rsid w:val="00643CB4"/>
    <w:rsid w:val="006461BD"/>
    <w:rsid w:val="00646928"/>
    <w:rsid w:val="006525F6"/>
    <w:rsid w:val="00652E62"/>
    <w:rsid w:val="0065476C"/>
    <w:rsid w:val="00654D9B"/>
    <w:rsid w:val="006550D3"/>
    <w:rsid w:val="00662186"/>
    <w:rsid w:val="00663624"/>
    <w:rsid w:val="006654BF"/>
    <w:rsid w:val="00665DDF"/>
    <w:rsid w:val="00666DCB"/>
    <w:rsid w:val="00670383"/>
    <w:rsid w:val="00671F1E"/>
    <w:rsid w:val="0067578B"/>
    <w:rsid w:val="006843E7"/>
    <w:rsid w:val="00686F82"/>
    <w:rsid w:val="0068773D"/>
    <w:rsid w:val="00693BF2"/>
    <w:rsid w:val="0069620E"/>
    <w:rsid w:val="00696331"/>
    <w:rsid w:val="00696854"/>
    <w:rsid w:val="006A033C"/>
    <w:rsid w:val="006A1132"/>
    <w:rsid w:val="006A31D8"/>
    <w:rsid w:val="006A4A3C"/>
    <w:rsid w:val="006A53FA"/>
    <w:rsid w:val="006B183A"/>
    <w:rsid w:val="006B5744"/>
    <w:rsid w:val="006B7C0D"/>
    <w:rsid w:val="006B7F53"/>
    <w:rsid w:val="006C0B34"/>
    <w:rsid w:val="006C426B"/>
    <w:rsid w:val="006C512E"/>
    <w:rsid w:val="006C6A2F"/>
    <w:rsid w:val="006C6F11"/>
    <w:rsid w:val="006C7187"/>
    <w:rsid w:val="006D1EE0"/>
    <w:rsid w:val="006D7F31"/>
    <w:rsid w:val="006E0A32"/>
    <w:rsid w:val="006E2EF2"/>
    <w:rsid w:val="006E7764"/>
    <w:rsid w:val="006F08DC"/>
    <w:rsid w:val="006F4BE8"/>
    <w:rsid w:val="006F5790"/>
    <w:rsid w:val="007057F8"/>
    <w:rsid w:val="0070712F"/>
    <w:rsid w:val="0070740A"/>
    <w:rsid w:val="0071407D"/>
    <w:rsid w:val="00717595"/>
    <w:rsid w:val="0072107C"/>
    <w:rsid w:val="0072153D"/>
    <w:rsid w:val="00723E52"/>
    <w:rsid w:val="00726F22"/>
    <w:rsid w:val="00734214"/>
    <w:rsid w:val="00735C75"/>
    <w:rsid w:val="00740FB1"/>
    <w:rsid w:val="00744C09"/>
    <w:rsid w:val="00750246"/>
    <w:rsid w:val="007503D8"/>
    <w:rsid w:val="0075661F"/>
    <w:rsid w:val="00757F97"/>
    <w:rsid w:val="00761F60"/>
    <w:rsid w:val="00770843"/>
    <w:rsid w:val="00772CAE"/>
    <w:rsid w:val="0078004B"/>
    <w:rsid w:val="007802CC"/>
    <w:rsid w:val="0078120C"/>
    <w:rsid w:val="007853D4"/>
    <w:rsid w:val="00790BA5"/>
    <w:rsid w:val="00795DBA"/>
    <w:rsid w:val="007A5135"/>
    <w:rsid w:val="007A6B8E"/>
    <w:rsid w:val="007A7970"/>
    <w:rsid w:val="007B258D"/>
    <w:rsid w:val="007B45F1"/>
    <w:rsid w:val="007C0CC9"/>
    <w:rsid w:val="007C162B"/>
    <w:rsid w:val="007C19FF"/>
    <w:rsid w:val="007D049F"/>
    <w:rsid w:val="007E04A3"/>
    <w:rsid w:val="007E1714"/>
    <w:rsid w:val="007F09D6"/>
    <w:rsid w:val="007F2105"/>
    <w:rsid w:val="007F284A"/>
    <w:rsid w:val="007F3E54"/>
    <w:rsid w:val="007F5872"/>
    <w:rsid w:val="007F6EAF"/>
    <w:rsid w:val="00802746"/>
    <w:rsid w:val="0080508B"/>
    <w:rsid w:val="0080757B"/>
    <w:rsid w:val="00813599"/>
    <w:rsid w:val="00813DE6"/>
    <w:rsid w:val="00815B47"/>
    <w:rsid w:val="008203FF"/>
    <w:rsid w:val="008205AA"/>
    <w:rsid w:val="00824C46"/>
    <w:rsid w:val="00830AF1"/>
    <w:rsid w:val="008315AC"/>
    <w:rsid w:val="00831E81"/>
    <w:rsid w:val="00831F76"/>
    <w:rsid w:val="00835E89"/>
    <w:rsid w:val="008362BE"/>
    <w:rsid w:val="0084710B"/>
    <w:rsid w:val="008473C6"/>
    <w:rsid w:val="00847C64"/>
    <w:rsid w:val="00854480"/>
    <w:rsid w:val="008637D9"/>
    <w:rsid w:val="00863D72"/>
    <w:rsid w:val="0087295E"/>
    <w:rsid w:val="0087574B"/>
    <w:rsid w:val="00880F8F"/>
    <w:rsid w:val="00881725"/>
    <w:rsid w:val="00881C57"/>
    <w:rsid w:val="00884EC6"/>
    <w:rsid w:val="00887027"/>
    <w:rsid w:val="008905A3"/>
    <w:rsid w:val="008943FF"/>
    <w:rsid w:val="008A07DA"/>
    <w:rsid w:val="008A2962"/>
    <w:rsid w:val="008A3949"/>
    <w:rsid w:val="008B01AE"/>
    <w:rsid w:val="008B5B27"/>
    <w:rsid w:val="008C12B7"/>
    <w:rsid w:val="008C2C88"/>
    <w:rsid w:val="008C7F60"/>
    <w:rsid w:val="008D00DF"/>
    <w:rsid w:val="008D08B9"/>
    <w:rsid w:val="008D5784"/>
    <w:rsid w:val="008E0A6D"/>
    <w:rsid w:val="008E4A92"/>
    <w:rsid w:val="008E522D"/>
    <w:rsid w:val="008F1D67"/>
    <w:rsid w:val="008F3A78"/>
    <w:rsid w:val="008F5116"/>
    <w:rsid w:val="0090182E"/>
    <w:rsid w:val="00901BF3"/>
    <w:rsid w:val="00903B65"/>
    <w:rsid w:val="00922E24"/>
    <w:rsid w:val="00931BB3"/>
    <w:rsid w:val="009376B2"/>
    <w:rsid w:val="00937AFE"/>
    <w:rsid w:val="00940FDC"/>
    <w:rsid w:val="00942896"/>
    <w:rsid w:val="00942DD2"/>
    <w:rsid w:val="00945E50"/>
    <w:rsid w:val="00946C2F"/>
    <w:rsid w:val="00946F44"/>
    <w:rsid w:val="00947E27"/>
    <w:rsid w:val="00950962"/>
    <w:rsid w:val="00950F90"/>
    <w:rsid w:val="00952A7C"/>
    <w:rsid w:val="00954708"/>
    <w:rsid w:val="00955340"/>
    <w:rsid w:val="00957128"/>
    <w:rsid w:val="009611E6"/>
    <w:rsid w:val="009678F1"/>
    <w:rsid w:val="0097026E"/>
    <w:rsid w:val="0097492E"/>
    <w:rsid w:val="00975B0E"/>
    <w:rsid w:val="0098035A"/>
    <w:rsid w:val="00982785"/>
    <w:rsid w:val="00985015"/>
    <w:rsid w:val="00987CD4"/>
    <w:rsid w:val="00993683"/>
    <w:rsid w:val="009A0CB7"/>
    <w:rsid w:val="009A59F5"/>
    <w:rsid w:val="009A7B95"/>
    <w:rsid w:val="009A7D9F"/>
    <w:rsid w:val="009B3DBC"/>
    <w:rsid w:val="009B6EB9"/>
    <w:rsid w:val="009D16AD"/>
    <w:rsid w:val="009D2731"/>
    <w:rsid w:val="009D46C5"/>
    <w:rsid w:val="009D4EB8"/>
    <w:rsid w:val="009E04F9"/>
    <w:rsid w:val="009E23DC"/>
    <w:rsid w:val="009E6316"/>
    <w:rsid w:val="009F2F17"/>
    <w:rsid w:val="009F7248"/>
    <w:rsid w:val="009F751C"/>
    <w:rsid w:val="009F761C"/>
    <w:rsid w:val="00A01759"/>
    <w:rsid w:val="00A024DC"/>
    <w:rsid w:val="00A02717"/>
    <w:rsid w:val="00A02F19"/>
    <w:rsid w:val="00A10597"/>
    <w:rsid w:val="00A129C6"/>
    <w:rsid w:val="00A134FB"/>
    <w:rsid w:val="00A14DF2"/>
    <w:rsid w:val="00A15EE7"/>
    <w:rsid w:val="00A17CC0"/>
    <w:rsid w:val="00A36AC6"/>
    <w:rsid w:val="00A37C40"/>
    <w:rsid w:val="00A43C9F"/>
    <w:rsid w:val="00A44242"/>
    <w:rsid w:val="00A46E52"/>
    <w:rsid w:val="00A53BC6"/>
    <w:rsid w:val="00A75802"/>
    <w:rsid w:val="00A8032F"/>
    <w:rsid w:val="00A9018D"/>
    <w:rsid w:val="00A941B7"/>
    <w:rsid w:val="00A94737"/>
    <w:rsid w:val="00AA41A2"/>
    <w:rsid w:val="00AA4AC7"/>
    <w:rsid w:val="00AA66F3"/>
    <w:rsid w:val="00AB0AE5"/>
    <w:rsid w:val="00AB5523"/>
    <w:rsid w:val="00AB665A"/>
    <w:rsid w:val="00AB7143"/>
    <w:rsid w:val="00AC0998"/>
    <w:rsid w:val="00AC1C26"/>
    <w:rsid w:val="00AC3B60"/>
    <w:rsid w:val="00AC5E2B"/>
    <w:rsid w:val="00AC5FE3"/>
    <w:rsid w:val="00AC6706"/>
    <w:rsid w:val="00AC7A1F"/>
    <w:rsid w:val="00AC7B24"/>
    <w:rsid w:val="00AD2743"/>
    <w:rsid w:val="00AD3D02"/>
    <w:rsid w:val="00AD3DCD"/>
    <w:rsid w:val="00AE1B34"/>
    <w:rsid w:val="00AE79B1"/>
    <w:rsid w:val="00AF0164"/>
    <w:rsid w:val="00AF34AC"/>
    <w:rsid w:val="00B00B0F"/>
    <w:rsid w:val="00B12757"/>
    <w:rsid w:val="00B13BF7"/>
    <w:rsid w:val="00B2029B"/>
    <w:rsid w:val="00B21CEE"/>
    <w:rsid w:val="00B2407F"/>
    <w:rsid w:val="00B257F2"/>
    <w:rsid w:val="00B26C32"/>
    <w:rsid w:val="00B30F2A"/>
    <w:rsid w:val="00B34574"/>
    <w:rsid w:val="00B34F0C"/>
    <w:rsid w:val="00B4644E"/>
    <w:rsid w:val="00B47C9A"/>
    <w:rsid w:val="00B47D29"/>
    <w:rsid w:val="00B527D1"/>
    <w:rsid w:val="00B554C7"/>
    <w:rsid w:val="00B60458"/>
    <w:rsid w:val="00B616F2"/>
    <w:rsid w:val="00B63A68"/>
    <w:rsid w:val="00B65D97"/>
    <w:rsid w:val="00B67456"/>
    <w:rsid w:val="00B67DDD"/>
    <w:rsid w:val="00B7020E"/>
    <w:rsid w:val="00B70DF9"/>
    <w:rsid w:val="00B71B7A"/>
    <w:rsid w:val="00B7278F"/>
    <w:rsid w:val="00B7484F"/>
    <w:rsid w:val="00B748AD"/>
    <w:rsid w:val="00B8784B"/>
    <w:rsid w:val="00B9031C"/>
    <w:rsid w:val="00B93DC2"/>
    <w:rsid w:val="00B9479F"/>
    <w:rsid w:val="00B95A73"/>
    <w:rsid w:val="00B96764"/>
    <w:rsid w:val="00BA0324"/>
    <w:rsid w:val="00BA1C0B"/>
    <w:rsid w:val="00BA2D20"/>
    <w:rsid w:val="00BA4641"/>
    <w:rsid w:val="00BA5CB1"/>
    <w:rsid w:val="00BB46C4"/>
    <w:rsid w:val="00BB548F"/>
    <w:rsid w:val="00BB79B6"/>
    <w:rsid w:val="00BC1FF7"/>
    <w:rsid w:val="00BD26FB"/>
    <w:rsid w:val="00BD4672"/>
    <w:rsid w:val="00BD72F6"/>
    <w:rsid w:val="00BE3201"/>
    <w:rsid w:val="00BE44D7"/>
    <w:rsid w:val="00BE75C4"/>
    <w:rsid w:val="00BF0F8F"/>
    <w:rsid w:val="00BF142D"/>
    <w:rsid w:val="00BF4B11"/>
    <w:rsid w:val="00C002EB"/>
    <w:rsid w:val="00C12355"/>
    <w:rsid w:val="00C12C51"/>
    <w:rsid w:val="00C15234"/>
    <w:rsid w:val="00C175E4"/>
    <w:rsid w:val="00C20927"/>
    <w:rsid w:val="00C23B10"/>
    <w:rsid w:val="00C3255E"/>
    <w:rsid w:val="00C36F85"/>
    <w:rsid w:val="00C37378"/>
    <w:rsid w:val="00C42B08"/>
    <w:rsid w:val="00C42EFB"/>
    <w:rsid w:val="00C449B7"/>
    <w:rsid w:val="00C53B68"/>
    <w:rsid w:val="00C5505C"/>
    <w:rsid w:val="00C5715E"/>
    <w:rsid w:val="00C61675"/>
    <w:rsid w:val="00C72A6B"/>
    <w:rsid w:val="00C7496D"/>
    <w:rsid w:val="00C75541"/>
    <w:rsid w:val="00C807EF"/>
    <w:rsid w:val="00C81CEC"/>
    <w:rsid w:val="00CA1588"/>
    <w:rsid w:val="00CA645D"/>
    <w:rsid w:val="00CB4D0D"/>
    <w:rsid w:val="00CB63C1"/>
    <w:rsid w:val="00CC0A2D"/>
    <w:rsid w:val="00CC0A39"/>
    <w:rsid w:val="00CC2729"/>
    <w:rsid w:val="00CC5679"/>
    <w:rsid w:val="00CC6111"/>
    <w:rsid w:val="00CD1CD3"/>
    <w:rsid w:val="00CD4520"/>
    <w:rsid w:val="00CD7295"/>
    <w:rsid w:val="00CE445E"/>
    <w:rsid w:val="00CF1E9E"/>
    <w:rsid w:val="00CF703A"/>
    <w:rsid w:val="00D10F6D"/>
    <w:rsid w:val="00D14999"/>
    <w:rsid w:val="00D16FC4"/>
    <w:rsid w:val="00D21A8D"/>
    <w:rsid w:val="00D25342"/>
    <w:rsid w:val="00D26383"/>
    <w:rsid w:val="00D322D7"/>
    <w:rsid w:val="00D328BA"/>
    <w:rsid w:val="00D44B7F"/>
    <w:rsid w:val="00D453F7"/>
    <w:rsid w:val="00D51BFC"/>
    <w:rsid w:val="00D52667"/>
    <w:rsid w:val="00D57DA8"/>
    <w:rsid w:val="00D64B1A"/>
    <w:rsid w:val="00D659DE"/>
    <w:rsid w:val="00D6637D"/>
    <w:rsid w:val="00D72FA1"/>
    <w:rsid w:val="00D75702"/>
    <w:rsid w:val="00D7660E"/>
    <w:rsid w:val="00D77FAB"/>
    <w:rsid w:val="00D842A5"/>
    <w:rsid w:val="00D853D9"/>
    <w:rsid w:val="00DA02DF"/>
    <w:rsid w:val="00DA27DB"/>
    <w:rsid w:val="00DA48A7"/>
    <w:rsid w:val="00DA4ECB"/>
    <w:rsid w:val="00DA6963"/>
    <w:rsid w:val="00DA6981"/>
    <w:rsid w:val="00DA6F47"/>
    <w:rsid w:val="00DB0305"/>
    <w:rsid w:val="00DB478E"/>
    <w:rsid w:val="00DC1F46"/>
    <w:rsid w:val="00DC3B58"/>
    <w:rsid w:val="00DC6829"/>
    <w:rsid w:val="00DD39BA"/>
    <w:rsid w:val="00DD4D4A"/>
    <w:rsid w:val="00DD5249"/>
    <w:rsid w:val="00DE0ED1"/>
    <w:rsid w:val="00DE1C2D"/>
    <w:rsid w:val="00DE7D43"/>
    <w:rsid w:val="00DF0D2C"/>
    <w:rsid w:val="00E01874"/>
    <w:rsid w:val="00E032A3"/>
    <w:rsid w:val="00E0541F"/>
    <w:rsid w:val="00E05CB4"/>
    <w:rsid w:val="00E06A0D"/>
    <w:rsid w:val="00E06AEB"/>
    <w:rsid w:val="00E1405B"/>
    <w:rsid w:val="00E258DB"/>
    <w:rsid w:val="00E3186B"/>
    <w:rsid w:val="00E33F4D"/>
    <w:rsid w:val="00E3662C"/>
    <w:rsid w:val="00E3727E"/>
    <w:rsid w:val="00E4262D"/>
    <w:rsid w:val="00E42CFE"/>
    <w:rsid w:val="00E43DAC"/>
    <w:rsid w:val="00E471CC"/>
    <w:rsid w:val="00E50BBE"/>
    <w:rsid w:val="00E53A32"/>
    <w:rsid w:val="00E60FD3"/>
    <w:rsid w:val="00E642BB"/>
    <w:rsid w:val="00E644E9"/>
    <w:rsid w:val="00E66F83"/>
    <w:rsid w:val="00E71F73"/>
    <w:rsid w:val="00E73D2F"/>
    <w:rsid w:val="00E75C15"/>
    <w:rsid w:val="00E77151"/>
    <w:rsid w:val="00E874F5"/>
    <w:rsid w:val="00E9732D"/>
    <w:rsid w:val="00EA1601"/>
    <w:rsid w:val="00EA2C85"/>
    <w:rsid w:val="00EA7173"/>
    <w:rsid w:val="00EB0582"/>
    <w:rsid w:val="00EB5C86"/>
    <w:rsid w:val="00EB7682"/>
    <w:rsid w:val="00EC2019"/>
    <w:rsid w:val="00EC46E1"/>
    <w:rsid w:val="00ED1C21"/>
    <w:rsid w:val="00ED4AEB"/>
    <w:rsid w:val="00EE2250"/>
    <w:rsid w:val="00EE4CE1"/>
    <w:rsid w:val="00EE51C8"/>
    <w:rsid w:val="00EE583F"/>
    <w:rsid w:val="00EF3644"/>
    <w:rsid w:val="00EF5F71"/>
    <w:rsid w:val="00F00857"/>
    <w:rsid w:val="00F13DE2"/>
    <w:rsid w:val="00F1439A"/>
    <w:rsid w:val="00F14EE2"/>
    <w:rsid w:val="00F14F91"/>
    <w:rsid w:val="00F21023"/>
    <w:rsid w:val="00F2171F"/>
    <w:rsid w:val="00F31893"/>
    <w:rsid w:val="00F37406"/>
    <w:rsid w:val="00F37562"/>
    <w:rsid w:val="00F43E12"/>
    <w:rsid w:val="00F4487F"/>
    <w:rsid w:val="00F5128D"/>
    <w:rsid w:val="00F5355E"/>
    <w:rsid w:val="00F54A2C"/>
    <w:rsid w:val="00F54B4E"/>
    <w:rsid w:val="00F564B4"/>
    <w:rsid w:val="00F57A81"/>
    <w:rsid w:val="00F62195"/>
    <w:rsid w:val="00F641A7"/>
    <w:rsid w:val="00F64CC6"/>
    <w:rsid w:val="00F65B8F"/>
    <w:rsid w:val="00F6711F"/>
    <w:rsid w:val="00F77E6D"/>
    <w:rsid w:val="00F82112"/>
    <w:rsid w:val="00F827FA"/>
    <w:rsid w:val="00F82822"/>
    <w:rsid w:val="00F846C0"/>
    <w:rsid w:val="00F876AC"/>
    <w:rsid w:val="00F9512F"/>
    <w:rsid w:val="00F95519"/>
    <w:rsid w:val="00F97521"/>
    <w:rsid w:val="00FB0FFE"/>
    <w:rsid w:val="00FB1AFF"/>
    <w:rsid w:val="00FB23FF"/>
    <w:rsid w:val="00FB31F8"/>
    <w:rsid w:val="00FB3697"/>
    <w:rsid w:val="00FC0E6E"/>
    <w:rsid w:val="00FC2C50"/>
    <w:rsid w:val="00FC3041"/>
    <w:rsid w:val="00FC3B2F"/>
    <w:rsid w:val="00FC5A22"/>
    <w:rsid w:val="00FD2FCD"/>
    <w:rsid w:val="00FD79FD"/>
    <w:rsid w:val="00FE7B40"/>
    <w:rsid w:val="017BB456"/>
    <w:rsid w:val="37F0B9EB"/>
    <w:rsid w:val="43C059EA"/>
    <w:rsid w:val="4585B246"/>
    <w:rsid w:val="52885A91"/>
    <w:rsid w:val="52A29456"/>
    <w:rsid w:val="52B15113"/>
    <w:rsid w:val="55CD8669"/>
    <w:rsid w:val="57D2EDAF"/>
    <w:rsid w:val="69B8F48B"/>
    <w:rsid w:val="6F76BDB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AA014F8"/>
  <w15:docId w15:val="{D6B92C29-5ED4-42B9-9032-AEBE3BB8F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1405B"/>
    <w:pPr>
      <w:spacing w:before="120" w:after="120"/>
    </w:pPr>
    <w:rPr>
      <w:rFonts w:ascii="Arial" w:hAnsi="Arial"/>
      <w:szCs w:val="16"/>
      <w:lang w:eastAsia="de-DE"/>
    </w:rPr>
  </w:style>
  <w:style w:type="paragraph" w:styleId="berschrift1">
    <w:name w:val="heading 1"/>
    <w:basedOn w:val="Standard"/>
    <w:next w:val="Standard"/>
    <w:link w:val="berschrift1Zchn"/>
    <w:qFormat/>
    <w:rsid w:val="0017558C"/>
    <w:pPr>
      <w:keepNext/>
      <w:tabs>
        <w:tab w:val="right" w:pos="9640"/>
      </w:tabs>
      <w:spacing w:after="240"/>
      <w:outlineLvl w:val="0"/>
    </w:pPr>
    <w:rPr>
      <w:b/>
    </w:rPr>
  </w:style>
  <w:style w:type="paragraph" w:styleId="berschrift2">
    <w:name w:val="heading 2"/>
    <w:basedOn w:val="Standard"/>
    <w:next w:val="Standard"/>
    <w:link w:val="berschrift2Zchn"/>
    <w:semiHidden/>
    <w:unhideWhenUsed/>
    <w:qFormat/>
    <w:rsid w:val="002D363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99"/>
    <w:rsid w:val="006D1EE0"/>
    <w:pPr>
      <w:tabs>
        <w:tab w:val="center" w:pos="4819"/>
        <w:tab w:val="right" w:pos="9071"/>
      </w:tabs>
    </w:pPr>
    <w:rPr>
      <w:sz w:val="22"/>
      <w:lang w:val="de-DE"/>
    </w:rPr>
  </w:style>
  <w:style w:type="paragraph" w:styleId="Kopfzeile">
    <w:name w:val="header"/>
    <w:basedOn w:val="Standard"/>
    <w:link w:val="KopfzeileZchn"/>
    <w:rsid w:val="006D1EE0"/>
    <w:pPr>
      <w:tabs>
        <w:tab w:val="center" w:pos="4819"/>
        <w:tab w:val="right" w:pos="9071"/>
      </w:tabs>
    </w:pPr>
    <w:rPr>
      <w:sz w:val="22"/>
      <w:lang w:val="de-DE"/>
    </w:rPr>
  </w:style>
  <w:style w:type="character" w:styleId="Seitenzahl">
    <w:name w:val="page number"/>
    <w:basedOn w:val="Absatz-Standardschriftart"/>
    <w:rsid w:val="006D1EE0"/>
  </w:style>
  <w:style w:type="paragraph" w:styleId="Textkrper-Zeileneinzug">
    <w:name w:val="Body Text Indent"/>
    <w:basedOn w:val="Standard"/>
    <w:link w:val="Textkrper-ZeileneinzugZchn"/>
    <w:rsid w:val="006D1EE0"/>
    <w:pPr>
      <w:tabs>
        <w:tab w:val="right" w:leader="dot" w:pos="9356"/>
      </w:tabs>
      <w:spacing w:line="240" w:lineRule="atLeast"/>
      <w:ind w:left="426"/>
    </w:pPr>
    <w:rPr>
      <w:sz w:val="18"/>
    </w:rPr>
  </w:style>
  <w:style w:type="paragraph" w:styleId="Textkrper">
    <w:name w:val="Body Text"/>
    <w:basedOn w:val="Standard"/>
    <w:rsid w:val="006D1EE0"/>
    <w:pPr>
      <w:pBdr>
        <w:top w:val="single" w:sz="4" w:space="1" w:color="auto"/>
        <w:left w:val="single" w:sz="4" w:space="4" w:color="auto"/>
        <w:bottom w:val="single" w:sz="4" w:space="1" w:color="auto"/>
        <w:right w:val="single" w:sz="4" w:space="4" w:color="auto"/>
      </w:pBdr>
      <w:tabs>
        <w:tab w:val="right" w:leader="dot" w:pos="9356"/>
      </w:tabs>
      <w:spacing w:line="240" w:lineRule="atLeast"/>
    </w:pPr>
    <w:rPr>
      <w:b/>
      <w:sz w:val="22"/>
    </w:rPr>
  </w:style>
  <w:style w:type="paragraph" w:styleId="Textkrper2">
    <w:name w:val="Body Text 2"/>
    <w:basedOn w:val="Standard"/>
    <w:rsid w:val="006D1EE0"/>
    <w:pPr>
      <w:tabs>
        <w:tab w:val="right" w:leader="dot" w:pos="9356"/>
      </w:tabs>
      <w:spacing w:line="240" w:lineRule="atLeast"/>
    </w:pPr>
    <w:rPr>
      <w:sz w:val="22"/>
    </w:rPr>
  </w:style>
  <w:style w:type="paragraph" w:styleId="Textkrper-Einzug2">
    <w:name w:val="Body Text Indent 2"/>
    <w:basedOn w:val="Standard"/>
    <w:link w:val="Textkrper-Einzug2Zchn"/>
    <w:rsid w:val="006D1EE0"/>
    <w:pPr>
      <w:tabs>
        <w:tab w:val="left" w:pos="-142"/>
        <w:tab w:val="right" w:leader="dot" w:pos="9356"/>
      </w:tabs>
      <w:spacing w:after="48" w:line="240" w:lineRule="atLeast"/>
      <w:ind w:left="426" w:hanging="567"/>
      <w:jc w:val="both"/>
    </w:pPr>
    <w:rPr>
      <w:sz w:val="18"/>
    </w:rPr>
  </w:style>
  <w:style w:type="paragraph" w:styleId="Textkrper-Einzug3">
    <w:name w:val="Body Text Indent 3"/>
    <w:basedOn w:val="Standard"/>
    <w:rsid w:val="006D1EE0"/>
    <w:pPr>
      <w:tabs>
        <w:tab w:val="right" w:leader="dot" w:pos="9356"/>
      </w:tabs>
      <w:spacing w:line="240" w:lineRule="atLeast"/>
      <w:ind w:left="567"/>
    </w:pPr>
    <w:rPr>
      <w:bCs/>
      <w:i/>
      <w:iCs/>
      <w:sz w:val="18"/>
    </w:rPr>
  </w:style>
  <w:style w:type="character" w:customStyle="1" w:styleId="Textkrper-ZeileneinzugZchn">
    <w:name w:val="Textkörper-Zeileneinzug Zchn"/>
    <w:basedOn w:val="Absatz-Standardschriftart"/>
    <w:link w:val="Textkrper-Zeileneinzug"/>
    <w:rsid w:val="00757F97"/>
    <w:rPr>
      <w:rFonts w:ascii="Arial" w:hAnsi="Arial"/>
      <w:sz w:val="18"/>
      <w:lang w:eastAsia="de-DE"/>
    </w:rPr>
  </w:style>
  <w:style w:type="paragraph" w:styleId="Sprechblasentext">
    <w:name w:val="Balloon Text"/>
    <w:basedOn w:val="Standard"/>
    <w:link w:val="SprechblasentextZchn"/>
    <w:semiHidden/>
    <w:unhideWhenUsed/>
    <w:rsid w:val="00987CD4"/>
    <w:rPr>
      <w:rFonts w:ascii="Segoe UI" w:hAnsi="Segoe UI" w:cs="Segoe UI"/>
      <w:sz w:val="18"/>
      <w:szCs w:val="18"/>
    </w:rPr>
  </w:style>
  <w:style w:type="character" w:customStyle="1" w:styleId="SprechblasentextZchn">
    <w:name w:val="Sprechblasentext Zchn"/>
    <w:basedOn w:val="Absatz-Standardschriftart"/>
    <w:link w:val="Sprechblasentext"/>
    <w:semiHidden/>
    <w:rsid w:val="00987CD4"/>
    <w:rPr>
      <w:rFonts w:ascii="Segoe UI" w:hAnsi="Segoe UI" w:cs="Segoe UI"/>
      <w:sz w:val="18"/>
      <w:szCs w:val="18"/>
      <w:lang w:eastAsia="de-DE"/>
    </w:rPr>
  </w:style>
  <w:style w:type="paragraph" w:styleId="Listenabsatz">
    <w:name w:val="List Paragraph"/>
    <w:basedOn w:val="Standard"/>
    <w:uiPriority w:val="34"/>
    <w:qFormat/>
    <w:rsid w:val="00E3727E"/>
    <w:pPr>
      <w:ind w:left="720"/>
      <w:contextualSpacing/>
    </w:pPr>
  </w:style>
  <w:style w:type="character" w:styleId="Hyperlink">
    <w:name w:val="Hyperlink"/>
    <w:basedOn w:val="Absatz-Standardschriftart"/>
    <w:uiPriority w:val="99"/>
    <w:unhideWhenUsed/>
    <w:rsid w:val="00955340"/>
    <w:rPr>
      <w:color w:val="0000FF" w:themeColor="hyperlink"/>
      <w:u w:val="single"/>
    </w:rPr>
  </w:style>
  <w:style w:type="character" w:styleId="NichtaufgelsteErwhnung">
    <w:name w:val="Unresolved Mention"/>
    <w:basedOn w:val="Absatz-Standardschriftart"/>
    <w:uiPriority w:val="99"/>
    <w:semiHidden/>
    <w:unhideWhenUsed/>
    <w:rsid w:val="00955340"/>
    <w:rPr>
      <w:color w:val="605E5C"/>
      <w:shd w:val="clear" w:color="auto" w:fill="E1DFDD"/>
    </w:rPr>
  </w:style>
  <w:style w:type="paragraph" w:styleId="Aufzhlungszeichen3">
    <w:name w:val="List Bullet 3"/>
    <w:basedOn w:val="Standard"/>
    <w:rsid w:val="00DE0ED1"/>
    <w:pPr>
      <w:numPr>
        <w:numId w:val="15"/>
      </w:numPr>
      <w:spacing w:before="80" w:after="80"/>
      <w:contextualSpacing/>
      <w:jc w:val="both"/>
    </w:pPr>
    <w:rPr>
      <w:sz w:val="21"/>
      <w:szCs w:val="24"/>
    </w:rPr>
  </w:style>
  <w:style w:type="table" w:styleId="Tabellenraster">
    <w:name w:val="Table Grid"/>
    <w:basedOn w:val="NormaleTabelle"/>
    <w:uiPriority w:val="59"/>
    <w:rsid w:val="00C749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2302DA"/>
    <w:pPr>
      <w:keepLines/>
      <w:tabs>
        <w:tab w:val="clear" w:pos="9640"/>
      </w:tabs>
      <w:spacing w:before="240" w:line="259" w:lineRule="auto"/>
      <w:outlineLvl w:val="9"/>
    </w:pPr>
    <w:rPr>
      <w:rFonts w:asciiTheme="majorHAnsi" w:eastAsiaTheme="majorEastAsia" w:hAnsiTheme="majorHAnsi" w:cstheme="majorBidi"/>
      <w:b w:val="0"/>
      <w:i/>
      <w:color w:val="365F91" w:themeColor="accent1" w:themeShade="BF"/>
      <w:sz w:val="32"/>
      <w:szCs w:val="32"/>
      <w:lang w:val="de-DE"/>
    </w:rPr>
  </w:style>
  <w:style w:type="paragraph" w:styleId="Verzeichnis1">
    <w:name w:val="toc 1"/>
    <w:basedOn w:val="Standard"/>
    <w:next w:val="Standard"/>
    <w:link w:val="Verzeichnis1Zchn"/>
    <w:autoRedefine/>
    <w:uiPriority w:val="39"/>
    <w:unhideWhenUsed/>
    <w:rsid w:val="00413DC3"/>
    <w:rPr>
      <w:rFonts w:cstheme="minorHAnsi"/>
      <w:b/>
      <w:bCs/>
      <w:caps/>
      <w:szCs w:val="20"/>
    </w:rPr>
  </w:style>
  <w:style w:type="character" w:styleId="Fett">
    <w:name w:val="Strong"/>
    <w:qFormat/>
    <w:rsid w:val="00E43DAC"/>
    <w:rPr>
      <w:b/>
      <w:bCs/>
    </w:rPr>
  </w:style>
  <w:style w:type="character" w:styleId="Kommentarzeichen">
    <w:name w:val="annotation reference"/>
    <w:basedOn w:val="Absatz-Standardschriftart"/>
    <w:semiHidden/>
    <w:unhideWhenUsed/>
    <w:rsid w:val="00ED1C21"/>
    <w:rPr>
      <w:sz w:val="16"/>
      <w:szCs w:val="16"/>
    </w:rPr>
  </w:style>
  <w:style w:type="paragraph" w:styleId="Kommentartext">
    <w:name w:val="annotation text"/>
    <w:basedOn w:val="Standard"/>
    <w:link w:val="KommentartextZchn"/>
    <w:semiHidden/>
    <w:unhideWhenUsed/>
    <w:rsid w:val="00ED1C21"/>
  </w:style>
  <w:style w:type="character" w:customStyle="1" w:styleId="KommentartextZchn">
    <w:name w:val="Kommentartext Zchn"/>
    <w:basedOn w:val="Absatz-Standardschriftart"/>
    <w:link w:val="Kommentartext"/>
    <w:semiHidden/>
    <w:rsid w:val="00ED1C21"/>
    <w:rPr>
      <w:rFonts w:ascii="Arial" w:hAnsi="Arial"/>
      <w:lang w:eastAsia="de-DE"/>
    </w:rPr>
  </w:style>
  <w:style w:type="paragraph" w:styleId="Kommentarthema">
    <w:name w:val="annotation subject"/>
    <w:basedOn w:val="Kommentartext"/>
    <w:next w:val="Kommentartext"/>
    <w:link w:val="KommentarthemaZchn"/>
    <w:semiHidden/>
    <w:unhideWhenUsed/>
    <w:rsid w:val="00ED1C21"/>
    <w:rPr>
      <w:b/>
      <w:bCs/>
    </w:rPr>
  </w:style>
  <w:style w:type="character" w:customStyle="1" w:styleId="KommentarthemaZchn">
    <w:name w:val="Kommentarthema Zchn"/>
    <w:basedOn w:val="KommentartextZchn"/>
    <w:link w:val="Kommentarthema"/>
    <w:semiHidden/>
    <w:rsid w:val="00ED1C21"/>
    <w:rPr>
      <w:rFonts w:ascii="Arial" w:hAnsi="Arial"/>
      <w:b/>
      <w:bCs/>
      <w:lang w:eastAsia="de-DE"/>
    </w:rPr>
  </w:style>
  <w:style w:type="character" w:customStyle="1" w:styleId="Textkrper-Einzug2Zchn">
    <w:name w:val="Textkörper-Einzug 2 Zchn"/>
    <w:basedOn w:val="Absatz-Standardschriftart"/>
    <w:link w:val="Textkrper-Einzug2"/>
    <w:rsid w:val="000D4A33"/>
    <w:rPr>
      <w:rFonts w:ascii="Arial" w:hAnsi="Arial"/>
      <w:sz w:val="18"/>
      <w:lang w:eastAsia="de-DE"/>
    </w:rPr>
  </w:style>
  <w:style w:type="character" w:customStyle="1" w:styleId="berschrift1Zchn">
    <w:name w:val="Überschrift 1 Zchn"/>
    <w:basedOn w:val="Absatz-Standardschriftart"/>
    <w:link w:val="berschrift1"/>
    <w:rsid w:val="004C1728"/>
    <w:rPr>
      <w:rFonts w:ascii="Arial" w:hAnsi="Arial"/>
      <w:b/>
      <w:sz w:val="24"/>
      <w:lang w:eastAsia="de-DE"/>
    </w:rPr>
  </w:style>
  <w:style w:type="paragraph" w:styleId="berarbeitung">
    <w:name w:val="Revision"/>
    <w:hidden/>
    <w:uiPriority w:val="99"/>
    <w:semiHidden/>
    <w:rsid w:val="009F751C"/>
    <w:rPr>
      <w:rFonts w:ascii="Arial" w:hAnsi="Arial"/>
      <w:sz w:val="24"/>
      <w:lang w:eastAsia="de-DE"/>
    </w:rPr>
  </w:style>
  <w:style w:type="paragraph" w:customStyle="1" w:styleId="2">
    <w:name w:val="Ü2"/>
    <w:basedOn w:val="berschrift1"/>
    <w:link w:val="2Zchn"/>
    <w:qFormat/>
    <w:rsid w:val="005D4ACB"/>
    <w:pPr>
      <w:numPr>
        <w:ilvl w:val="1"/>
        <w:numId w:val="19"/>
      </w:numPr>
      <w:spacing w:before="360"/>
      <w:outlineLvl w:val="1"/>
    </w:pPr>
    <w:rPr>
      <w:sz w:val="22"/>
      <w:szCs w:val="18"/>
    </w:rPr>
  </w:style>
  <w:style w:type="paragraph" w:customStyle="1" w:styleId="1">
    <w:name w:val="Ü1"/>
    <w:basedOn w:val="berschrift1"/>
    <w:link w:val="1Zchn"/>
    <w:qFormat/>
    <w:rsid w:val="00DA48A7"/>
    <w:pPr>
      <w:pageBreakBefore/>
      <w:numPr>
        <w:numId w:val="19"/>
      </w:numPr>
    </w:pPr>
    <w:rPr>
      <w:sz w:val="28"/>
      <w:szCs w:val="22"/>
    </w:rPr>
  </w:style>
  <w:style w:type="character" w:customStyle="1" w:styleId="2Zchn">
    <w:name w:val="Ü2 Zchn"/>
    <w:basedOn w:val="berschrift1Zchn"/>
    <w:link w:val="2"/>
    <w:rsid w:val="005D4ACB"/>
    <w:rPr>
      <w:rFonts w:ascii="Arial" w:hAnsi="Arial"/>
      <w:b/>
      <w:sz w:val="22"/>
      <w:szCs w:val="18"/>
      <w:lang w:eastAsia="de-DE"/>
    </w:rPr>
  </w:style>
  <w:style w:type="paragraph" w:customStyle="1" w:styleId="Text">
    <w:name w:val="Text"/>
    <w:basedOn w:val="Standard"/>
    <w:link w:val="TextZchn"/>
    <w:qFormat/>
    <w:rsid w:val="002664A5"/>
    <w:pPr>
      <w:spacing w:line="276" w:lineRule="auto"/>
      <w:ind w:left="567"/>
      <w:jc w:val="both"/>
    </w:pPr>
    <w:rPr>
      <w:rFonts w:cs="Arial"/>
      <w:bCs/>
    </w:rPr>
  </w:style>
  <w:style w:type="character" w:customStyle="1" w:styleId="1Zchn">
    <w:name w:val="Ü1 Zchn"/>
    <w:basedOn w:val="berschrift1Zchn"/>
    <w:link w:val="1"/>
    <w:rsid w:val="00DA48A7"/>
    <w:rPr>
      <w:rFonts w:ascii="Arial" w:hAnsi="Arial"/>
      <w:b/>
      <w:sz w:val="28"/>
      <w:szCs w:val="22"/>
      <w:lang w:eastAsia="de-DE"/>
    </w:rPr>
  </w:style>
  <w:style w:type="paragraph" w:customStyle="1" w:styleId="Aufzhlung">
    <w:name w:val="Aufzählung"/>
    <w:basedOn w:val="Text"/>
    <w:link w:val="AufzhlungZchn"/>
    <w:qFormat/>
    <w:rsid w:val="00136FDA"/>
    <w:pPr>
      <w:numPr>
        <w:numId w:val="26"/>
      </w:numPr>
      <w:ind w:left="851" w:hanging="284"/>
      <w:jc w:val="left"/>
    </w:pPr>
  </w:style>
  <w:style w:type="character" w:customStyle="1" w:styleId="TextZchn">
    <w:name w:val="Text Zchn"/>
    <w:basedOn w:val="Absatz-Standardschriftart"/>
    <w:link w:val="Text"/>
    <w:rsid w:val="002664A5"/>
    <w:rPr>
      <w:rFonts w:ascii="Arial" w:hAnsi="Arial" w:cs="Arial"/>
      <w:bCs/>
      <w:lang w:eastAsia="de-DE"/>
    </w:rPr>
  </w:style>
  <w:style w:type="paragraph" w:customStyle="1" w:styleId="3">
    <w:name w:val="Ü3"/>
    <w:basedOn w:val="2"/>
    <w:link w:val="3Zchn"/>
    <w:qFormat/>
    <w:rsid w:val="005D4ACB"/>
    <w:pPr>
      <w:numPr>
        <w:ilvl w:val="2"/>
      </w:numPr>
      <w:ind w:left="567" w:hanging="567"/>
      <w:outlineLvl w:val="9"/>
    </w:pPr>
    <w:rPr>
      <w:sz w:val="20"/>
      <w:szCs w:val="16"/>
      <w:u w:val="single"/>
    </w:rPr>
  </w:style>
  <w:style w:type="character" w:customStyle="1" w:styleId="AufzhlungZchn">
    <w:name w:val="Aufzählung Zchn"/>
    <w:basedOn w:val="TextZchn"/>
    <w:link w:val="Aufzhlung"/>
    <w:rsid w:val="00136FDA"/>
    <w:rPr>
      <w:rFonts w:ascii="Arial" w:hAnsi="Arial" w:cs="Arial"/>
      <w:bCs/>
      <w:lang w:eastAsia="de-DE"/>
    </w:rPr>
  </w:style>
  <w:style w:type="character" w:customStyle="1" w:styleId="berschrift2Zchn">
    <w:name w:val="Überschrift 2 Zchn"/>
    <w:basedOn w:val="Absatz-Standardschriftart"/>
    <w:link w:val="berschrift2"/>
    <w:semiHidden/>
    <w:rsid w:val="002D3632"/>
    <w:rPr>
      <w:rFonts w:asciiTheme="majorHAnsi" w:eastAsiaTheme="majorEastAsia" w:hAnsiTheme="majorHAnsi" w:cstheme="majorBidi"/>
      <w:color w:val="365F91" w:themeColor="accent1" w:themeShade="BF"/>
      <w:sz w:val="26"/>
      <w:szCs w:val="26"/>
      <w:lang w:eastAsia="de-DE"/>
    </w:rPr>
  </w:style>
  <w:style w:type="character" w:customStyle="1" w:styleId="3Zchn">
    <w:name w:val="Ü3 Zchn"/>
    <w:basedOn w:val="2Zchn"/>
    <w:link w:val="3"/>
    <w:rsid w:val="005D4ACB"/>
    <w:rPr>
      <w:rFonts w:ascii="Arial" w:hAnsi="Arial"/>
      <w:b/>
      <w:sz w:val="22"/>
      <w:szCs w:val="16"/>
      <w:u w:val="single"/>
      <w:lang w:eastAsia="de-DE"/>
    </w:rPr>
  </w:style>
  <w:style w:type="table" w:styleId="TabelleListe3">
    <w:name w:val="Table List 3"/>
    <w:basedOn w:val="NormaleTabelle"/>
    <w:rsid w:val="002D3632"/>
    <w:pPr>
      <w:spacing w:before="80" w:after="80"/>
      <w:ind w:left="567"/>
      <w:jc w:val="both"/>
    </w:pPr>
    <w:rPr>
      <w:rFonts w:ascii="Times New Roman" w:hAnsi="Times New Roman"/>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styleId="Platzhaltertext">
    <w:name w:val="Placeholder Text"/>
    <w:basedOn w:val="Absatz-Standardschriftart"/>
    <w:uiPriority w:val="99"/>
    <w:semiHidden/>
    <w:rsid w:val="00770843"/>
    <w:rPr>
      <w:color w:val="808080"/>
    </w:rPr>
  </w:style>
  <w:style w:type="character" w:customStyle="1" w:styleId="FuzeileZchn">
    <w:name w:val="Fußzeile Zchn"/>
    <w:basedOn w:val="Absatz-Standardschriftart"/>
    <w:link w:val="Fuzeile"/>
    <w:uiPriority w:val="99"/>
    <w:rsid w:val="00206560"/>
    <w:rPr>
      <w:rFonts w:ascii="Arial" w:hAnsi="Arial"/>
      <w:sz w:val="22"/>
      <w:szCs w:val="16"/>
      <w:lang w:val="de-DE" w:eastAsia="de-DE"/>
    </w:rPr>
  </w:style>
  <w:style w:type="paragraph" w:styleId="Titel">
    <w:name w:val="Title"/>
    <w:basedOn w:val="Standard"/>
    <w:next w:val="Standard"/>
    <w:link w:val="TitelZchn"/>
    <w:qFormat/>
    <w:rsid w:val="00884EC6"/>
    <w:pPr>
      <w:spacing w:before="0" w:after="0"/>
      <w:contextualSpacing/>
    </w:pPr>
    <w:rPr>
      <w:rFonts w:asciiTheme="majorHAnsi" w:eastAsiaTheme="majorEastAsia" w:hAnsiTheme="majorHAnsi" w:cstheme="majorBidi"/>
      <w:spacing w:val="-10"/>
      <w:kern w:val="28"/>
      <w:sz w:val="56"/>
      <w:szCs w:val="56"/>
    </w:rPr>
  </w:style>
  <w:style w:type="paragraph" w:styleId="Verzeichnis2">
    <w:name w:val="toc 2"/>
    <w:basedOn w:val="Standard"/>
    <w:next w:val="Standard"/>
    <w:autoRedefine/>
    <w:uiPriority w:val="39"/>
    <w:unhideWhenUsed/>
    <w:rsid w:val="00413DC3"/>
    <w:pPr>
      <w:spacing w:before="0" w:after="0"/>
      <w:ind w:left="200"/>
    </w:pPr>
    <w:rPr>
      <w:rFonts w:cstheme="minorHAnsi"/>
      <w:smallCaps/>
      <w:szCs w:val="20"/>
    </w:rPr>
  </w:style>
  <w:style w:type="character" w:customStyle="1" w:styleId="TitelZchn">
    <w:name w:val="Titel Zchn"/>
    <w:basedOn w:val="Absatz-Standardschriftart"/>
    <w:link w:val="Titel"/>
    <w:rsid w:val="00884EC6"/>
    <w:rPr>
      <w:rFonts w:asciiTheme="majorHAnsi" w:eastAsiaTheme="majorEastAsia" w:hAnsiTheme="majorHAnsi" w:cstheme="majorBidi"/>
      <w:spacing w:val="-10"/>
      <w:kern w:val="28"/>
      <w:sz w:val="56"/>
      <w:szCs w:val="56"/>
      <w:lang w:eastAsia="de-DE"/>
    </w:rPr>
  </w:style>
  <w:style w:type="paragraph" w:customStyle="1" w:styleId="Formatvorlage1">
    <w:name w:val="Formatvorlage1"/>
    <w:basedOn w:val="Verzeichnis1"/>
    <w:link w:val="Formatvorlage1Zchn"/>
    <w:qFormat/>
    <w:rsid w:val="00413DC3"/>
    <w:rPr>
      <w:b w:val="0"/>
      <w:bCs w:val="0"/>
    </w:rPr>
  </w:style>
  <w:style w:type="paragraph" w:styleId="Verzeichnis4">
    <w:name w:val="toc 4"/>
    <w:basedOn w:val="Standard"/>
    <w:next w:val="Standard"/>
    <w:autoRedefine/>
    <w:unhideWhenUsed/>
    <w:rsid w:val="00413DC3"/>
    <w:pPr>
      <w:spacing w:before="0" w:after="0"/>
      <w:ind w:left="600"/>
    </w:pPr>
    <w:rPr>
      <w:rFonts w:asciiTheme="minorHAnsi" w:hAnsiTheme="minorHAnsi" w:cstheme="minorHAnsi"/>
      <w:sz w:val="18"/>
      <w:szCs w:val="18"/>
    </w:rPr>
  </w:style>
  <w:style w:type="character" w:customStyle="1" w:styleId="Verzeichnis1Zchn">
    <w:name w:val="Verzeichnis 1 Zchn"/>
    <w:basedOn w:val="Absatz-Standardschriftart"/>
    <w:link w:val="Verzeichnis1"/>
    <w:uiPriority w:val="39"/>
    <w:rsid w:val="00413DC3"/>
    <w:rPr>
      <w:rFonts w:ascii="Arial" w:hAnsi="Arial" w:cstheme="minorHAnsi"/>
      <w:b/>
      <w:bCs/>
      <w:caps/>
      <w:lang w:eastAsia="de-DE"/>
    </w:rPr>
  </w:style>
  <w:style w:type="character" w:customStyle="1" w:styleId="Formatvorlage1Zchn">
    <w:name w:val="Formatvorlage1 Zchn"/>
    <w:basedOn w:val="Verzeichnis1Zchn"/>
    <w:link w:val="Formatvorlage1"/>
    <w:rsid w:val="00413DC3"/>
    <w:rPr>
      <w:rFonts w:ascii="Arial" w:hAnsi="Arial" w:cstheme="minorHAnsi"/>
      <w:b w:val="0"/>
      <w:bCs w:val="0"/>
      <w:caps/>
      <w:lang w:eastAsia="de-DE"/>
    </w:rPr>
  </w:style>
  <w:style w:type="paragraph" w:styleId="Verzeichnis3">
    <w:name w:val="toc 3"/>
    <w:basedOn w:val="Standard"/>
    <w:next w:val="Standard"/>
    <w:autoRedefine/>
    <w:unhideWhenUsed/>
    <w:rsid w:val="00413DC3"/>
    <w:pPr>
      <w:spacing w:before="0" w:after="0"/>
      <w:ind w:left="400"/>
    </w:pPr>
    <w:rPr>
      <w:rFonts w:asciiTheme="minorHAnsi" w:hAnsiTheme="minorHAnsi" w:cstheme="minorHAnsi"/>
      <w:i/>
      <w:iCs/>
      <w:szCs w:val="20"/>
    </w:rPr>
  </w:style>
  <w:style w:type="paragraph" w:styleId="Verzeichnis5">
    <w:name w:val="toc 5"/>
    <w:basedOn w:val="Standard"/>
    <w:next w:val="Standard"/>
    <w:autoRedefine/>
    <w:unhideWhenUsed/>
    <w:rsid w:val="00413DC3"/>
    <w:pPr>
      <w:spacing w:before="0" w:after="0"/>
      <w:ind w:left="800"/>
    </w:pPr>
    <w:rPr>
      <w:rFonts w:asciiTheme="minorHAnsi" w:hAnsiTheme="minorHAnsi" w:cstheme="minorHAnsi"/>
      <w:sz w:val="18"/>
      <w:szCs w:val="18"/>
    </w:rPr>
  </w:style>
  <w:style w:type="paragraph" w:styleId="Verzeichnis6">
    <w:name w:val="toc 6"/>
    <w:basedOn w:val="Standard"/>
    <w:next w:val="Standard"/>
    <w:autoRedefine/>
    <w:unhideWhenUsed/>
    <w:rsid w:val="00413DC3"/>
    <w:pPr>
      <w:spacing w:before="0" w:after="0"/>
      <w:ind w:left="1000"/>
    </w:pPr>
    <w:rPr>
      <w:rFonts w:asciiTheme="minorHAnsi" w:hAnsiTheme="minorHAnsi" w:cstheme="minorHAnsi"/>
      <w:sz w:val="18"/>
      <w:szCs w:val="18"/>
    </w:rPr>
  </w:style>
  <w:style w:type="paragraph" w:styleId="Verzeichnis7">
    <w:name w:val="toc 7"/>
    <w:basedOn w:val="Standard"/>
    <w:next w:val="Standard"/>
    <w:autoRedefine/>
    <w:unhideWhenUsed/>
    <w:rsid w:val="00413DC3"/>
    <w:pPr>
      <w:spacing w:before="0" w:after="0"/>
      <w:ind w:left="1200"/>
    </w:pPr>
    <w:rPr>
      <w:rFonts w:asciiTheme="minorHAnsi" w:hAnsiTheme="minorHAnsi" w:cstheme="minorHAnsi"/>
      <w:sz w:val="18"/>
      <w:szCs w:val="18"/>
    </w:rPr>
  </w:style>
  <w:style w:type="paragraph" w:styleId="Verzeichnis8">
    <w:name w:val="toc 8"/>
    <w:basedOn w:val="Standard"/>
    <w:next w:val="Standard"/>
    <w:autoRedefine/>
    <w:unhideWhenUsed/>
    <w:rsid w:val="00413DC3"/>
    <w:pPr>
      <w:spacing w:before="0" w:after="0"/>
      <w:ind w:left="1400"/>
    </w:pPr>
    <w:rPr>
      <w:rFonts w:asciiTheme="minorHAnsi" w:hAnsiTheme="minorHAnsi" w:cstheme="minorHAnsi"/>
      <w:sz w:val="18"/>
      <w:szCs w:val="18"/>
    </w:rPr>
  </w:style>
  <w:style w:type="paragraph" w:styleId="Verzeichnis9">
    <w:name w:val="toc 9"/>
    <w:basedOn w:val="Standard"/>
    <w:next w:val="Standard"/>
    <w:autoRedefine/>
    <w:unhideWhenUsed/>
    <w:rsid w:val="00413DC3"/>
    <w:pPr>
      <w:spacing w:before="0" w:after="0"/>
      <w:ind w:left="1600"/>
    </w:pPr>
    <w:rPr>
      <w:rFonts w:asciiTheme="minorHAnsi" w:hAnsiTheme="minorHAnsi" w:cstheme="minorHAnsi"/>
      <w:sz w:val="18"/>
      <w:szCs w:val="18"/>
    </w:rPr>
  </w:style>
  <w:style w:type="character" w:customStyle="1" w:styleId="fontstyle01">
    <w:name w:val="fontstyle01"/>
    <w:basedOn w:val="Absatz-Standardschriftart"/>
    <w:rsid w:val="001F25ED"/>
    <w:rPr>
      <w:rFonts w:ascii="Calibri" w:hAnsi="Calibri" w:cs="Calibri" w:hint="default"/>
      <w:b w:val="0"/>
      <w:bCs w:val="0"/>
      <w:i w:val="0"/>
      <w:iCs w:val="0"/>
      <w:color w:val="000000"/>
      <w:sz w:val="20"/>
      <w:szCs w:val="20"/>
    </w:rPr>
  </w:style>
  <w:style w:type="paragraph" w:customStyle="1" w:styleId="AufzhlungNummerierung">
    <w:name w:val="Aufzählung Nummerierung"/>
    <w:basedOn w:val="Aufzhlung"/>
    <w:link w:val="AufzhlungNummerierungZchn"/>
    <w:qFormat/>
    <w:rsid w:val="001F25ED"/>
    <w:pPr>
      <w:numPr>
        <w:numId w:val="31"/>
      </w:numPr>
    </w:pPr>
  </w:style>
  <w:style w:type="character" w:customStyle="1" w:styleId="AufzhlungNummerierungZchn">
    <w:name w:val="Aufzählung Nummerierung Zchn"/>
    <w:basedOn w:val="AufzhlungZchn"/>
    <w:link w:val="AufzhlungNummerierung"/>
    <w:rsid w:val="001F25ED"/>
    <w:rPr>
      <w:rFonts w:ascii="Arial" w:hAnsi="Arial" w:cs="Arial"/>
      <w:bCs/>
      <w:szCs w:val="16"/>
      <w:lang w:eastAsia="de-DE"/>
    </w:rPr>
  </w:style>
  <w:style w:type="character" w:customStyle="1" w:styleId="KopfzeileZchn">
    <w:name w:val="Kopfzeile Zchn"/>
    <w:basedOn w:val="Absatz-Standardschriftart"/>
    <w:link w:val="Kopfzeile"/>
    <w:rsid w:val="000E0D72"/>
    <w:rPr>
      <w:rFonts w:ascii="Arial" w:hAnsi="Arial"/>
      <w:sz w:val="22"/>
      <w:szCs w:val="16"/>
      <w:lang w:val="de-DE" w:eastAsia="de-DE"/>
    </w:rPr>
  </w:style>
  <w:style w:type="table" w:customStyle="1" w:styleId="Tabellenraster1">
    <w:name w:val="Tabellenraster1"/>
    <w:basedOn w:val="NormaleTabelle"/>
    <w:next w:val="Tabellenraster"/>
    <w:uiPriority w:val="59"/>
    <w:rsid w:val="00FB1A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entextblau">
    <w:name w:val="Tabellentext blau"/>
    <w:basedOn w:val="Standard"/>
    <w:qFormat/>
    <w:rsid w:val="00FB1AFF"/>
    <w:pPr>
      <w:spacing w:before="60" w:after="60"/>
    </w:pPr>
    <w:rPr>
      <w:color w:val="0070C0"/>
      <w:sz w:val="22"/>
      <w:szCs w:val="20"/>
      <w:lang w:val="de-DE"/>
    </w:rPr>
  </w:style>
  <w:style w:type="paragraph" w:customStyle="1" w:styleId="Formularfelder">
    <w:name w:val="Formularfelder"/>
    <w:basedOn w:val="Standard"/>
    <w:rsid w:val="00FB1AFF"/>
    <w:pPr>
      <w:spacing w:before="0" w:after="0"/>
      <w:jc w:val="both"/>
    </w:pPr>
    <w:rPr>
      <w:rFonts w:cs="Arial"/>
      <w:b/>
      <w:sz w:val="22"/>
      <w:szCs w:val="22"/>
      <w:lang w:val="de-DE" w:eastAsia="en-US"/>
    </w:rPr>
  </w:style>
  <w:style w:type="paragraph" w:customStyle="1" w:styleId="Tabellentext">
    <w:name w:val="Tabellentext"/>
    <w:basedOn w:val="Standard"/>
    <w:qFormat/>
    <w:rsid w:val="00FB1AFF"/>
    <w:pPr>
      <w:spacing w:before="60" w:after="60"/>
    </w:pPr>
    <w:rPr>
      <w:sz w:val="22"/>
      <w:szCs w:val="20"/>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257396">
      <w:bodyDiv w:val="1"/>
      <w:marLeft w:val="0"/>
      <w:marRight w:val="0"/>
      <w:marTop w:val="0"/>
      <w:marBottom w:val="0"/>
      <w:divBdr>
        <w:top w:val="none" w:sz="0" w:space="0" w:color="auto"/>
        <w:left w:val="none" w:sz="0" w:space="0" w:color="auto"/>
        <w:bottom w:val="none" w:sz="0" w:space="0" w:color="auto"/>
        <w:right w:val="none" w:sz="0" w:space="0" w:color="auto"/>
      </w:divBdr>
    </w:div>
    <w:div w:id="136481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footer" Target="footer13.xml"/><Relationship Id="rId3" Type="http://schemas.openxmlformats.org/officeDocument/2006/relationships/customXml" Target="../customXml/item3.xml"/><Relationship Id="rId21" Type="http://schemas.openxmlformats.org/officeDocument/2006/relationships/footer" Target="footer8.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4.xml"/><Relationship Id="rId25" Type="http://schemas.openxmlformats.org/officeDocument/2006/relationships/footer" Target="footer12.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7.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10.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9.xml"/><Relationship Id="rId27" Type="http://schemas.openxmlformats.org/officeDocument/2006/relationships/footer" Target="footer14.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A:\Durchf%20Submission%201-15.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F7EB4B0797994498562A11DCA87086" ma:contentTypeVersion="4" ma:contentTypeDescription="Create a new document." ma:contentTypeScope="" ma:versionID="97f313b9a2ba8282ffd60eb10c83d036">
  <xsd:schema xmlns:xsd="http://www.w3.org/2001/XMLSchema" xmlns:xs="http://www.w3.org/2001/XMLSchema" xmlns:p="http://schemas.microsoft.com/office/2006/metadata/properties" xmlns:ns2="2cd22b87-cff4-4696-a554-bdd29187ef16" xmlns:ns3="7fbd2d1c-d2b5-49fd-9694-aa889cacb9c0" targetNamespace="http://schemas.microsoft.com/office/2006/metadata/properties" ma:root="true" ma:fieldsID="2efccf6dd68104bb9b76d88755721b32" ns2:_="" ns3:_="">
    <xsd:import namespace="2cd22b87-cff4-4696-a554-bdd29187ef16"/>
    <xsd:import namespace="7fbd2d1c-d2b5-49fd-9694-aa889cacb9c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d22b87-cff4-4696-a554-bdd29187ef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fbd2d1c-d2b5-49fd-9694-aa889cacb9c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31DB7B-9F3A-444C-9993-E3DAC1249D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d22b87-cff4-4696-a554-bdd29187ef16"/>
    <ds:schemaRef ds:uri="7fbd2d1c-d2b5-49fd-9694-aa889cacb9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BBD369-AAEA-4D0E-90B5-3457051CAF02}">
  <ds:schemaRefs>
    <ds:schemaRef ds:uri="http://schemas.microsoft.com/sharepoint/v3/contenttype/forms"/>
  </ds:schemaRefs>
</ds:datastoreItem>
</file>

<file path=customXml/itemProps3.xml><?xml version="1.0" encoding="utf-8"?>
<ds:datastoreItem xmlns:ds="http://schemas.openxmlformats.org/officeDocument/2006/customXml" ds:itemID="{98CD8DBB-6D18-4811-8307-AD82F042710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0D5E30-990E-45F1-B03F-C77F9961E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Durchf Submission 1-15.dot</Template>
  <TotalTime>0</TotalTime>
  <Pages>17</Pages>
  <Words>1834</Words>
  <Characters>11560</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13368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artur.pfeifer@dreso.com</dc:creator>
  <cp:keywords/>
  <cp:lastModifiedBy>Pfeifer, Artur</cp:lastModifiedBy>
  <cp:revision>321</cp:revision>
  <cp:lastPrinted>2020-11-30T16:25:00Z</cp:lastPrinted>
  <dcterms:created xsi:type="dcterms:W3CDTF">2020-11-30T16:23:00Z</dcterms:created>
  <dcterms:modified xsi:type="dcterms:W3CDTF">2022-02-26T09:04:00Z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0x010100B8F7EB4B0797994498562A11DCA87086</vt:lpwstr>
  </property>
</Properties>
</file>